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178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97"/>
        <w:gridCol w:w="4791"/>
        <w:gridCol w:w="576"/>
        <w:gridCol w:w="259"/>
        <w:gridCol w:w="397"/>
        <w:gridCol w:w="4791"/>
        <w:gridCol w:w="5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2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619461729"/>
              <w:placeholder>
                <w:docPart w:val="63A6E27338254611ADB104E80BE4B30E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1345900947"/>
              <w:placeholder>
                <w:docPart w:val="1CDC4381388140188617EEA6500C9A35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[Company 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1516224197"/>
              <w:placeholder>
                <w:docPart w:val="C6F5904607DA4211B29225FF68D066BE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950011153"/>
              <w:placeholder>
                <w:docPart w:val="9B32954AC430417ABECD2672B67DC6B1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[Company 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54706245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485009614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[Recipient Company]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Postal Code]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[Country]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1783765097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298144444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[Recipient Company]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Postal Code]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[Country]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2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1829438118"/>
              <w:placeholder>
                <w:docPart w:val="C2700C021C7548048A1A9ABD77951CD5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408614670"/>
              <w:placeholder>
                <w:docPart w:val="493461B5ADAA4354A78266053676C18A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[Company 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1728754083"/>
              <w:placeholder>
                <w:docPart w:val="B0DA894B4DE4499AA99FCE41463FABA1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1896192612"/>
              <w:placeholder>
                <w:docPart w:val="9C693C78E50A4EDE8B9937BD1773FC57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[Company 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2096316683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495081132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[Recipient Company]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Postal Code]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[Country]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-1678956401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295098248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[Recipient Company]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Postal Code]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[Country]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2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627895065"/>
              <w:placeholder>
                <w:docPart w:val="C0F85105506A4CB2BF400BF61BB8D812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1961017086"/>
              <w:placeholder>
                <w:docPart w:val="841A2A5F6ED1447F9A41164E38A77407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[Company 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"/>
              <w:id w:val="-967665923"/>
              <w:placeholder>
                <w:docPart w:val="6A354F8B2EA64ECDBF7BF6F461488694"/>
              </w:placeholder>
              <w:showingPlcHdr/>
              <w15:dataBinding w:prefixMappings="xmlns:ns0='http://schemas.openxmlformats.org/officeDocument/2006/extended-properties' " w:xpath="/ns0:Properties[1]/ns0:Company[1]" w:storeItemID="{6668398D-A668-4E3E-A5EB-62B293D839F1}"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[Company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alias w:val="Company Address"/>
              <w:id w:val="-1024786638"/>
              <w:placeholder>
                <w:docPart w:val="1001E1F1D3BC46F89CB4842F323973AB"/>
              </w:placeholder>
              <w:showingPlcHdr/>
              <w15:dataBinding w:prefixMappings="xmlns:ns0='http://schemas.microsoft.com/office/2006/coverPageProps' " w:xpath="/ns0:CoverPageProperties[1]/ns0:CompanyAddress[1]" w:storeItemID="{55AF091B-3C7A-41E3-B477-F2FDAA23CFDA}"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9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[Company 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ZIP Code]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exact"/>
          <w:jc w:val="center"/>
        </w:trPr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1621185800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1650940478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[Recipient Company]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Postal Code]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[Country]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59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397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4791" w:type="dxa"/>
          </w:tcPr>
          <w:sdt>
            <w:sdtPr>
              <w:rPr>
                <w:rFonts w:hint="default" w:ascii="Times New Roman" w:hAnsi="Times New Roman" w:cs="Times New Roman"/>
                <w:color w:val="auto"/>
              </w:rPr>
              <w:id w:val="1275215645"/>
              <w:placeholder>
                <w:docPart w:val="A95F94D8649947EEA13F4EEE88C0C9BF"/>
              </w:placeholder>
              <w:temporary/>
              <w:showingPlcHdr/>
              <w15:appearance w15:val="hidden"/>
              <w:text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pStyle w:val="10"/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rFonts w:hint="default" w:ascii="Times New Roman" w:hAnsi="Times New Roman" w:cs="Times New Roman"/>
                    <w:color w:val="auto"/>
                  </w:rPr>
                  <w:t>[Recipient Name]</w:t>
                </w:r>
              </w:p>
            </w:sdtContent>
          </w:sdt>
          <w:sdt>
            <w:sdtPr>
              <w:rPr>
                <w:rFonts w:hint="default" w:ascii="Times New Roman" w:hAnsi="Times New Roman" w:cs="Times New Roman"/>
                <w:color w:val="auto"/>
              </w:rPr>
              <w:id w:val="-1603956336"/>
              <w:placeholder>
                <w:docPart w:val="51EB725D48204447A99FC04DA53AEB6A"/>
              </w:placeholder>
              <w:temporary/>
              <w:showingPlcHdr/>
              <w15:appearance w15:val="hidden"/>
              <w:text w:multiLine="1"/>
            </w:sdtPr>
            <w:sdtEndPr>
              <w:rPr>
                <w:rFonts w:hint="default" w:ascii="Times New Roman" w:hAnsi="Times New Roman" w:cs="Times New Roman"/>
                <w:color w:val="auto"/>
              </w:rPr>
            </w:sdtEndPr>
            <w:sdtContent>
              <w:p>
                <w:pPr>
                  <w:rPr>
                    <w:rFonts w:hint="default" w:ascii="Times New Roman" w:hAnsi="Times New Roman" w:cs="Times New Roman"/>
                    <w:color w:val="auto"/>
                  </w:rPr>
                </w:pPr>
                <w:r>
                  <w:rPr>
                    <w:color w:val="auto"/>
                  </w:rPr>
                  <w:t>[Recipient Company]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[Address]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[City, ST  Postal Code]</w:t>
                </w:r>
                <w:r>
                  <w:rPr>
                    <w:color w:val="auto"/>
                  </w:rPr>
                  <w:br w:type="textWrapping"/>
                </w:r>
                <w:r>
                  <w:rPr>
                    <w:color w:val="auto"/>
                  </w:rPr>
                  <w:t>[Country]</w:t>
                </w:r>
              </w:p>
            </w:sdtContent>
          </w:sdt>
        </w:tc>
        <w:tc>
          <w:tcPr>
            <w:tcW w:w="576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</w:tbl>
    <w:p/>
    <w:sectPr>
      <w:headerReference r:id="rId3" w:type="default"/>
      <w:pgSz w:w="12240" w:h="15840"/>
      <w:pgMar w:top="720" w:right="432" w:bottom="360" w:left="432" w:header="283" w:footer="227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754620" cy="8909685"/>
              <wp:effectExtent l="0" t="57150" r="0" b="5715"/>
              <wp:wrapNone/>
              <wp:docPr id="106" name="Group 106" descr="decorative element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54400" cy="8910000"/>
                        <a:chOff x="0" y="0"/>
                        <a:chExt cx="7753852" cy="8910485"/>
                      </a:xfrm>
                    </wpg:grpSpPr>
                    <wpg:grpSp>
                      <wpg:cNvPr id="4" name="Group 3"/>
                      <wpg:cNvGrpSpPr/>
                      <wpg:grpSpPr>
                        <a:xfrm>
                          <a:off x="0" y="0"/>
                          <a:ext cx="7753852" cy="2824010"/>
                          <a:chOff x="0" y="0"/>
                          <a:chExt cx="7753852" cy="2824010"/>
                        </a:xfrm>
                      </wpg:grpSpPr>
                      <wpg:grpSp>
                        <wpg:cNvPr id="2" name="Group 2"/>
                        <wpg:cNvGrpSpPr>
                          <a:grpSpLocks noChangeAspect="1"/>
                        </wpg:cNvGrpSpPr>
                        <wpg:grpSpPr>
                          <a:xfrm>
                            <a:off x="3895545" y="0"/>
                            <a:ext cx="3858307" cy="2824009"/>
                            <a:chOff x="3895545" y="0"/>
                            <a:chExt cx="2456" cy="1765"/>
                          </a:xfrm>
                        </wpg:grpSpPr>
                        <wps:wsp>
                          <wps:cNvPr id="19" name="AutoShape 3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3895546" y="0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0" name="Freeform 5"/>
                          <wps:cNvSpPr/>
                          <wps:spPr bwMode="auto">
                            <a:xfrm>
                              <a:off x="3896207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1" name="Freeform 6"/>
                          <wps:cNvSpPr/>
                          <wps:spPr bwMode="auto">
                            <a:xfrm>
                              <a:off x="3896207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2" name="Freeform 7"/>
                          <wps:cNvSpPr/>
                          <wps:spPr bwMode="auto">
                            <a:xfrm>
                              <a:off x="3896486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3" name="Freeform 8"/>
                          <wps:cNvSpPr/>
                          <wps:spPr bwMode="auto">
                            <a:xfrm>
                              <a:off x="3896486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4" name="Freeform 9"/>
                          <wps:cNvSpPr/>
                          <wps:spPr bwMode="auto">
                            <a:xfrm>
                              <a:off x="3895545" y="0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5" name="Freeform 10"/>
                          <wps:cNvSpPr/>
                          <wps:spPr bwMode="auto">
                            <a:xfrm>
                              <a:off x="3895755" y="0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6" name="Freeform 11"/>
                          <wps:cNvSpPr/>
                          <wps:spPr bwMode="auto">
                            <a:xfrm>
                              <a:off x="3895755" y="0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7" name="Freeform 12"/>
                          <wps:cNvSpPr/>
                          <wps:spPr bwMode="auto">
                            <a:xfrm>
                              <a:off x="3895622" y="0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8" name="Freeform 13"/>
                          <wps:cNvSpPr/>
                          <wps:spPr bwMode="auto">
                            <a:xfrm>
                              <a:off x="3895755" y="0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29" name="Line 14"/>
                          <wps:cNvCnPr/>
                          <wps:spPr bwMode="auto">
                            <a:xfrm>
                              <a:off x="3895755" y="0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30" name="Freeform 15"/>
                          <wps:cNvSpPr/>
                          <wps:spPr bwMode="auto">
                            <a:xfrm>
                              <a:off x="3897290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31" name="Freeform 16"/>
                          <wps:cNvSpPr/>
                          <wps:spPr bwMode="auto">
                            <a:xfrm>
                              <a:off x="3897290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32" name="Freeform 17"/>
                          <wps:cNvSpPr/>
                          <wps:spPr bwMode="auto">
                            <a:xfrm>
                              <a:off x="3897617" y="0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</wpg:grpSp>
                      <wpg:grpSp>
                        <wpg:cNvPr id="3" name="Group 3"/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3858306" cy="2824010"/>
                            <a:chOff x="0" y="0"/>
                            <a:chExt cx="2456" cy="1765"/>
                          </a:xfrm>
                        </wpg:grpSpPr>
                        <wps:wsp>
                          <wps:cNvPr id="5" name="AutoShape 3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" y="0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" name="Freeform 5"/>
                          <wps:cNvSpPr/>
                          <wps:spPr bwMode="auto">
                            <a:xfrm>
                              <a:off x="662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" name="Freeform 6"/>
                          <wps:cNvSpPr/>
                          <wps:spPr bwMode="auto">
                            <a:xfrm>
                              <a:off x="662" y="0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" name="Freeform 7"/>
                          <wps:cNvSpPr/>
                          <wps:spPr bwMode="auto">
                            <a:xfrm>
                              <a:off x="941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9" name="Freeform 8"/>
                          <wps:cNvSpPr/>
                          <wps:spPr bwMode="auto">
                            <a:xfrm>
                              <a:off x="941" y="0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0" name="Freeform 9"/>
                          <wps:cNvSpPr/>
                          <wps:spPr bwMode="auto">
                            <a:xfrm>
                              <a:off x="0" y="0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1" name="Freeform 10"/>
                          <wps:cNvSpPr/>
                          <wps:spPr bwMode="auto">
                            <a:xfrm>
                              <a:off x="210" y="0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2" name="Freeform 11"/>
                          <wps:cNvSpPr/>
                          <wps:spPr bwMode="auto">
                            <a:xfrm>
                              <a:off x="210" y="0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3" name="Freeform 12"/>
                          <wps:cNvSpPr/>
                          <wps:spPr bwMode="auto">
                            <a:xfrm>
                              <a:off x="77" y="0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4" name="Freeform 13"/>
                          <wps:cNvSpPr/>
                          <wps:spPr bwMode="auto">
                            <a:xfrm>
                              <a:off x="210" y="0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5" name="Line 14"/>
                          <wps:cNvCnPr/>
                          <wps:spPr bwMode="auto">
                            <a:xfrm>
                              <a:off x="210" y="0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16" name="Freeform 15"/>
                          <wps:cNvSpPr/>
                          <wps:spPr bwMode="auto">
                            <a:xfrm>
                              <a:off x="1745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7" name="Freeform 16"/>
                          <wps:cNvSpPr/>
                          <wps:spPr bwMode="auto">
                            <a:xfrm>
                              <a:off x="1745" y="0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18" name="Freeform 17"/>
                          <wps:cNvSpPr/>
                          <wps:spPr bwMode="auto">
                            <a:xfrm>
                              <a:off x="2072" y="0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</wpg:grpSp>
                    </wpg:grpSp>
                    <wpg:grpSp>
                      <wpg:cNvPr id="41" name="Group 40"/>
                      <wpg:cNvGrpSpPr/>
                      <wpg:grpSpPr>
                        <a:xfrm>
                          <a:off x="0" y="3038475"/>
                          <a:ext cx="7753852" cy="2824010"/>
                          <a:chOff x="0" y="3045189"/>
                          <a:chExt cx="7753852" cy="2824010"/>
                        </a:xfrm>
                      </wpg:grpSpPr>
                      <wpg:grpSp>
                        <wpg:cNvPr id="33" name="Group 33"/>
                        <wpg:cNvGrpSpPr>
                          <a:grpSpLocks noChangeAspect="1"/>
                        </wpg:cNvGrpSpPr>
                        <wpg:grpSpPr>
                          <a:xfrm>
                            <a:off x="3895545" y="3045189"/>
                            <a:ext cx="3858307" cy="2824009"/>
                            <a:chOff x="3895545" y="3045189"/>
                            <a:chExt cx="2456" cy="1765"/>
                          </a:xfrm>
                        </wpg:grpSpPr>
                        <wps:wsp>
                          <wps:cNvPr id="50" name="AutoShape 3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3895546" y="3045189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1" name="Freeform 5"/>
                          <wps:cNvSpPr/>
                          <wps:spPr bwMode="auto">
                            <a:xfrm>
                              <a:off x="3896207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2" name="Freeform 6"/>
                          <wps:cNvSpPr/>
                          <wps:spPr bwMode="auto">
                            <a:xfrm>
                              <a:off x="3896207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3" name="Freeform 7"/>
                          <wps:cNvSpPr/>
                          <wps:spPr bwMode="auto">
                            <a:xfrm>
                              <a:off x="3896486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4" name="Freeform 8"/>
                          <wps:cNvSpPr/>
                          <wps:spPr bwMode="auto">
                            <a:xfrm>
                              <a:off x="3896486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5" name="Freeform 9"/>
                          <wps:cNvSpPr/>
                          <wps:spPr bwMode="auto">
                            <a:xfrm>
                              <a:off x="3895545" y="3045189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6" name="Freeform 10"/>
                          <wps:cNvSpPr/>
                          <wps:spPr bwMode="auto">
                            <a:xfrm>
                              <a:off x="3895755" y="3045189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7" name="Freeform 11"/>
                          <wps:cNvSpPr/>
                          <wps:spPr bwMode="auto">
                            <a:xfrm>
                              <a:off x="3895755" y="3045189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8" name="Freeform 12"/>
                          <wps:cNvSpPr/>
                          <wps:spPr bwMode="auto">
                            <a:xfrm>
                              <a:off x="3895622" y="3045189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59" name="Freeform 13"/>
                          <wps:cNvSpPr/>
                          <wps:spPr bwMode="auto">
                            <a:xfrm>
                              <a:off x="3895755" y="3045189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0" name="Line 14"/>
                          <wps:cNvCnPr/>
                          <wps:spPr bwMode="auto">
                            <a:xfrm>
                              <a:off x="3895755" y="3045189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61" name="Freeform 15"/>
                          <wps:cNvSpPr/>
                          <wps:spPr bwMode="auto">
                            <a:xfrm>
                              <a:off x="3897290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2" name="Freeform 16"/>
                          <wps:cNvSpPr/>
                          <wps:spPr bwMode="auto">
                            <a:xfrm>
                              <a:off x="3897290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3" name="Freeform 17"/>
                          <wps:cNvSpPr/>
                          <wps:spPr bwMode="auto">
                            <a:xfrm>
                              <a:off x="3897617" y="3045189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</wpg:grpSp>
                      <wpg:grpSp>
                        <wpg:cNvPr id="34" name="Group 34"/>
                        <wpg:cNvGrpSpPr>
                          <a:grpSpLocks noChangeAspect="1"/>
                        </wpg:cNvGrpSpPr>
                        <wpg:grpSpPr>
                          <a:xfrm>
                            <a:off x="0" y="3045189"/>
                            <a:ext cx="3858306" cy="2824010"/>
                            <a:chOff x="0" y="3045189"/>
                            <a:chExt cx="2456" cy="1765"/>
                          </a:xfrm>
                        </wpg:grpSpPr>
                        <wps:wsp>
                          <wps:cNvPr id="35" name="AutoShape 3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" y="3045189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36" name="Freeform 5"/>
                          <wps:cNvSpPr/>
                          <wps:spPr bwMode="auto">
                            <a:xfrm>
                              <a:off x="662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37" name="Freeform 6"/>
                          <wps:cNvSpPr/>
                          <wps:spPr bwMode="auto">
                            <a:xfrm>
                              <a:off x="662" y="3045189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38" name="Freeform 7"/>
                          <wps:cNvSpPr/>
                          <wps:spPr bwMode="auto">
                            <a:xfrm>
                              <a:off x="941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39" name="Freeform 8"/>
                          <wps:cNvSpPr/>
                          <wps:spPr bwMode="auto">
                            <a:xfrm>
                              <a:off x="941" y="3045189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0" name="Freeform 9"/>
                          <wps:cNvSpPr/>
                          <wps:spPr bwMode="auto">
                            <a:xfrm>
                              <a:off x="0" y="3045189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2" name="Freeform 10"/>
                          <wps:cNvSpPr/>
                          <wps:spPr bwMode="auto">
                            <a:xfrm>
                              <a:off x="210" y="3045189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3" name="Freeform 11"/>
                          <wps:cNvSpPr/>
                          <wps:spPr bwMode="auto">
                            <a:xfrm>
                              <a:off x="210" y="3045189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4" name="Freeform 12"/>
                          <wps:cNvSpPr/>
                          <wps:spPr bwMode="auto">
                            <a:xfrm>
                              <a:off x="77" y="3045189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5" name="Freeform 13"/>
                          <wps:cNvSpPr/>
                          <wps:spPr bwMode="auto">
                            <a:xfrm>
                              <a:off x="210" y="3045189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6" name="Line 14"/>
                          <wps:cNvCnPr/>
                          <wps:spPr bwMode="auto">
                            <a:xfrm>
                              <a:off x="210" y="3045189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47" name="Freeform 15"/>
                          <wps:cNvSpPr/>
                          <wps:spPr bwMode="auto">
                            <a:xfrm>
                              <a:off x="1745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8" name="Freeform 16"/>
                          <wps:cNvSpPr/>
                          <wps:spPr bwMode="auto">
                            <a:xfrm>
                              <a:off x="1745" y="3045189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49" name="Freeform 17"/>
                          <wps:cNvSpPr/>
                          <wps:spPr bwMode="auto">
                            <a:xfrm>
                              <a:off x="2072" y="3045189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</wpg:grpSp>
                    </wpg:grpSp>
                    <wpg:grpSp>
                      <wpg:cNvPr id="78" name="Group 77"/>
                      <wpg:cNvGrpSpPr/>
                      <wpg:grpSpPr>
                        <a:xfrm>
                          <a:off x="0" y="6086475"/>
                          <a:ext cx="7753852" cy="2824010"/>
                          <a:chOff x="0" y="6090377"/>
                          <a:chExt cx="7753852" cy="2824010"/>
                        </a:xfrm>
                      </wpg:grpSpPr>
                      <wpg:grpSp>
                        <wpg:cNvPr id="64" name="Group 64"/>
                        <wpg:cNvGrpSpPr>
                          <a:grpSpLocks noChangeAspect="1"/>
                        </wpg:cNvGrpSpPr>
                        <wpg:grpSpPr>
                          <a:xfrm>
                            <a:off x="3895545" y="6090377"/>
                            <a:ext cx="3858307" cy="2824009"/>
                            <a:chOff x="3895545" y="6090377"/>
                            <a:chExt cx="2456" cy="1765"/>
                          </a:xfrm>
                        </wpg:grpSpPr>
                        <wps:wsp>
                          <wps:cNvPr id="81" name="AutoShape 3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3895546" y="6090377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2" name="Freeform 5"/>
                          <wps:cNvSpPr/>
                          <wps:spPr bwMode="auto">
                            <a:xfrm>
                              <a:off x="3896207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3" name="Freeform 6"/>
                          <wps:cNvSpPr/>
                          <wps:spPr bwMode="auto">
                            <a:xfrm>
                              <a:off x="3896207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4" name="Freeform 7"/>
                          <wps:cNvSpPr/>
                          <wps:spPr bwMode="auto">
                            <a:xfrm>
                              <a:off x="3896486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5" name="Freeform 8"/>
                          <wps:cNvSpPr/>
                          <wps:spPr bwMode="auto">
                            <a:xfrm>
                              <a:off x="3896486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6" name="Freeform 9"/>
                          <wps:cNvSpPr/>
                          <wps:spPr bwMode="auto">
                            <a:xfrm>
                              <a:off x="3895545" y="6090377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7" name="Freeform 10"/>
                          <wps:cNvSpPr/>
                          <wps:spPr bwMode="auto">
                            <a:xfrm>
                              <a:off x="3895755" y="6090377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8" name="Freeform 11"/>
                          <wps:cNvSpPr/>
                          <wps:spPr bwMode="auto">
                            <a:xfrm>
                              <a:off x="3895755" y="6090377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9" name="Freeform 12"/>
                          <wps:cNvSpPr/>
                          <wps:spPr bwMode="auto">
                            <a:xfrm>
                              <a:off x="3895622" y="6090377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90" name="Freeform 13"/>
                          <wps:cNvSpPr/>
                          <wps:spPr bwMode="auto">
                            <a:xfrm>
                              <a:off x="3895755" y="6090377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91" name="Line 14"/>
                          <wps:cNvCnPr/>
                          <wps:spPr bwMode="auto">
                            <a:xfrm>
                              <a:off x="3895755" y="6090377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92" name="Freeform 15"/>
                          <wps:cNvSpPr/>
                          <wps:spPr bwMode="auto">
                            <a:xfrm>
                              <a:off x="3897290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93" name="Freeform 16"/>
                          <wps:cNvSpPr/>
                          <wps:spPr bwMode="auto">
                            <a:xfrm>
                              <a:off x="3897290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94" name="Freeform 17"/>
                          <wps:cNvSpPr/>
                          <wps:spPr bwMode="auto">
                            <a:xfrm>
                              <a:off x="3897617" y="6090377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</wpg:grpSp>
                      <wpg:grpSp>
                        <wpg:cNvPr id="65" name="Group 65"/>
                        <wpg:cNvGrpSpPr>
                          <a:grpSpLocks noChangeAspect="1"/>
                        </wpg:cNvGrpSpPr>
                        <wpg:grpSpPr>
                          <a:xfrm>
                            <a:off x="0" y="6090377"/>
                            <a:ext cx="3858306" cy="2824010"/>
                            <a:chOff x="0" y="6090377"/>
                            <a:chExt cx="2456" cy="1765"/>
                          </a:xfrm>
                        </wpg:grpSpPr>
                        <wps:wsp>
                          <wps:cNvPr id="66" name="AutoShape 3"/>
                          <wps:cNvSpPr>
                            <a:spLocks noChangeAspect="1" noChangeArrowheads="1" noTextEdit="1"/>
                          </wps:cNvSpPr>
                          <wps:spPr bwMode="auto">
                            <a:xfrm>
                              <a:off x="1" y="6090377"/>
                              <a:ext cx="2455" cy="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7" name="Freeform 5"/>
                          <wps:cNvSpPr/>
                          <wps:spPr bwMode="auto">
                            <a:xfrm>
                              <a:off x="662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8" name="Freeform 6"/>
                          <wps:cNvSpPr/>
                          <wps:spPr bwMode="auto">
                            <a:xfrm>
                              <a:off x="662" y="6090377"/>
                              <a:ext cx="1794" cy="1765"/>
                            </a:xfrm>
                            <a:custGeom>
                              <a:avLst/>
                              <a:gdLst>
                                <a:gd name="T0" fmla="*/ 1794 w 1794"/>
                                <a:gd name="T1" fmla="*/ 0 h 1765"/>
                                <a:gd name="T2" fmla="*/ 1794 w 1794"/>
                                <a:gd name="T3" fmla="*/ 1765 h 1765"/>
                                <a:gd name="T4" fmla="*/ 0 w 1794"/>
                                <a:gd name="T5" fmla="*/ 0 h 1765"/>
                                <a:gd name="T6" fmla="*/ 1794 w 1794"/>
                                <a:gd name="T7" fmla="*/ 0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794" h="1765">
                                  <a:moveTo>
                                    <a:pt x="1794" y="0"/>
                                  </a:moveTo>
                                  <a:lnTo>
                                    <a:pt x="1794" y="176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794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9" name="Freeform 7"/>
                          <wps:cNvSpPr/>
                          <wps:spPr bwMode="auto">
                            <a:xfrm>
                              <a:off x="941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0" name="Freeform 8"/>
                          <wps:cNvSpPr/>
                          <wps:spPr bwMode="auto">
                            <a:xfrm>
                              <a:off x="941" y="6090377"/>
                              <a:ext cx="1515" cy="1491"/>
                            </a:xfrm>
                            <a:custGeom>
                              <a:avLst/>
                              <a:gdLst>
                                <a:gd name="T0" fmla="*/ 1515 w 1515"/>
                                <a:gd name="T1" fmla="*/ 941 h 1491"/>
                                <a:gd name="T2" fmla="*/ 1515 w 1515"/>
                                <a:gd name="T3" fmla="*/ 1491 h 1491"/>
                                <a:gd name="T4" fmla="*/ 0 w 1515"/>
                                <a:gd name="T5" fmla="*/ 0 h 1491"/>
                                <a:gd name="T6" fmla="*/ 558 w 1515"/>
                                <a:gd name="T7" fmla="*/ 0 h 1491"/>
                                <a:gd name="T8" fmla="*/ 1515 w 1515"/>
                                <a:gd name="T9" fmla="*/ 94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515" h="1491">
                                  <a:moveTo>
                                    <a:pt x="1515" y="941"/>
                                  </a:moveTo>
                                  <a:lnTo>
                                    <a:pt x="1515" y="149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1515" y="941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1" name="Freeform 9"/>
                          <wps:cNvSpPr/>
                          <wps:spPr bwMode="auto">
                            <a:xfrm>
                              <a:off x="0" y="6090377"/>
                              <a:ext cx="2456" cy="953"/>
                            </a:xfrm>
                            <a:custGeom>
                              <a:avLst/>
                              <a:gdLst>
                                <a:gd name="T0" fmla="*/ 0 w 1831"/>
                                <a:gd name="T1" fmla="*/ 206 h 713"/>
                                <a:gd name="T2" fmla="*/ 1144 w 1831"/>
                                <a:gd name="T3" fmla="*/ 206 h 713"/>
                                <a:gd name="T4" fmla="*/ 1440 w 1831"/>
                                <a:gd name="T5" fmla="*/ 327 h 713"/>
                                <a:gd name="T6" fmla="*/ 1831 w 1831"/>
                                <a:gd name="T7" fmla="*/ 713 h 713"/>
                                <a:gd name="T8" fmla="*/ 1831 w 1831"/>
                                <a:gd name="T9" fmla="*/ 0 h 713"/>
                                <a:gd name="T10" fmla="*/ 0 w 1831"/>
                                <a:gd name="T11" fmla="*/ 0 h 713"/>
                                <a:gd name="T12" fmla="*/ 0 w 1831"/>
                                <a:gd name="T13" fmla="*/ 206 h 7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831" h="713">
                                  <a:moveTo>
                                    <a:pt x="0" y="206"/>
                                  </a:moveTo>
                                  <a:cubicBezTo>
                                    <a:pt x="1144" y="206"/>
                                    <a:pt x="1144" y="206"/>
                                    <a:pt x="1144" y="206"/>
                                  </a:cubicBezTo>
                                  <a:cubicBezTo>
                                    <a:pt x="1255" y="206"/>
                                    <a:pt x="1361" y="249"/>
                                    <a:pt x="1440" y="327"/>
                                  </a:cubicBezTo>
                                  <a:cubicBezTo>
                                    <a:pt x="1831" y="713"/>
                                    <a:pt x="1831" y="713"/>
                                    <a:pt x="1831" y="713"/>
                                  </a:cubicBezTo>
                                  <a:cubicBezTo>
                                    <a:pt x="1831" y="0"/>
                                    <a:pt x="1831" y="0"/>
                                    <a:pt x="1831" y="0"/>
                                  </a:cubicBezTo>
                                  <a:cubicBezTo>
                                    <a:pt x="0" y="0"/>
                                    <a:pt x="0" y="0"/>
                                    <a:pt x="0" y="0"/>
                                  </a:cubicBezTo>
                                  <a:cubicBezTo>
                                    <a:pt x="0" y="206"/>
                                    <a:pt x="0" y="206"/>
                                    <a:pt x="0" y="206"/>
                                  </a:cubicBezTo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2" name="Freeform 10"/>
                          <wps:cNvSpPr/>
                          <wps:spPr bwMode="auto">
                            <a:xfrm>
                              <a:off x="210" y="6090377"/>
                              <a:ext cx="1385" cy="917"/>
                            </a:xfrm>
                            <a:custGeom>
                              <a:avLst/>
                              <a:gdLst>
                                <a:gd name="T0" fmla="*/ 1385 w 1385"/>
                                <a:gd name="T1" fmla="*/ 917 h 917"/>
                                <a:gd name="T2" fmla="*/ 933 w 1385"/>
                                <a:gd name="T3" fmla="*/ 917 h 917"/>
                                <a:gd name="T4" fmla="*/ 0 w 1385"/>
                                <a:gd name="T5" fmla="*/ 0 h 917"/>
                                <a:gd name="T6" fmla="*/ 452 w 1385"/>
                                <a:gd name="T7" fmla="*/ 0 h 917"/>
                                <a:gd name="T8" fmla="*/ 1385 w 1385"/>
                                <a:gd name="T9" fmla="*/ 917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5" h="917">
                                  <a:moveTo>
                                    <a:pt x="1385" y="917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1385" y="9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3" name="Freeform 11"/>
                          <wps:cNvSpPr/>
                          <wps:spPr bwMode="auto">
                            <a:xfrm>
                              <a:off x="210" y="6090377"/>
                              <a:ext cx="1110" cy="917"/>
                            </a:xfrm>
                            <a:custGeom>
                              <a:avLst/>
                              <a:gdLst>
                                <a:gd name="T0" fmla="*/ 0 w 1110"/>
                                <a:gd name="T1" fmla="*/ 0 h 917"/>
                                <a:gd name="T2" fmla="*/ 933 w 1110"/>
                                <a:gd name="T3" fmla="*/ 917 h 917"/>
                                <a:gd name="T4" fmla="*/ 1110 w 1110"/>
                                <a:gd name="T5" fmla="*/ 917 h 917"/>
                                <a:gd name="T6" fmla="*/ 177 w 1110"/>
                                <a:gd name="T7" fmla="*/ 0 h 917"/>
                                <a:gd name="T8" fmla="*/ 0 w 1110"/>
                                <a:gd name="T9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110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1110" y="917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4" name="Freeform 12"/>
                          <wps:cNvSpPr/>
                          <wps:spPr bwMode="auto">
                            <a:xfrm>
                              <a:off x="77" y="6090377"/>
                              <a:ext cx="414" cy="276"/>
                            </a:xfrm>
                            <a:custGeom>
                              <a:avLst/>
                              <a:gdLst>
                                <a:gd name="T0" fmla="*/ 414 w 414"/>
                                <a:gd name="T1" fmla="*/ 276 h 276"/>
                                <a:gd name="T2" fmla="*/ 280 w 414"/>
                                <a:gd name="T3" fmla="*/ 276 h 276"/>
                                <a:gd name="T4" fmla="*/ 0 w 414"/>
                                <a:gd name="T5" fmla="*/ 0 h 276"/>
                                <a:gd name="T6" fmla="*/ 133 w 414"/>
                                <a:gd name="T7" fmla="*/ 0 h 276"/>
                                <a:gd name="T8" fmla="*/ 414 w 414"/>
                                <a:gd name="T9" fmla="*/ 276 h 2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414" h="276">
                                  <a:moveTo>
                                    <a:pt x="414" y="276"/>
                                  </a:moveTo>
                                  <a:lnTo>
                                    <a:pt x="280" y="276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414" y="2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5" name="Freeform 13"/>
                          <wps:cNvSpPr/>
                          <wps:spPr bwMode="auto">
                            <a:xfrm>
                              <a:off x="210" y="6090377"/>
                              <a:ext cx="933" cy="917"/>
                            </a:xfrm>
                            <a:custGeom>
                              <a:avLst/>
                              <a:gdLst>
                                <a:gd name="T0" fmla="*/ 0 w 933"/>
                                <a:gd name="T1" fmla="*/ 0 h 917"/>
                                <a:gd name="T2" fmla="*/ 933 w 933"/>
                                <a:gd name="T3" fmla="*/ 917 h 917"/>
                                <a:gd name="T4" fmla="*/ 0 w 933"/>
                                <a:gd name="T5" fmla="*/ 0 h 9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933" h="917">
                                  <a:moveTo>
                                    <a:pt x="0" y="0"/>
                                  </a:moveTo>
                                  <a:lnTo>
                                    <a:pt x="933" y="9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5ABE0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6" name="Line 14"/>
                          <wps:cNvCnPr/>
                          <wps:spPr bwMode="auto">
                            <a:xfrm>
                              <a:off x="210" y="6090377"/>
                              <a:ext cx="933" cy="917"/>
                            </a:xfrm>
                            <a:prstGeom prst="line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/>
                        </wps:wsp>
                        <wps:wsp>
                          <wps:cNvPr id="77" name="Freeform 15"/>
                          <wps:cNvSpPr/>
                          <wps:spPr bwMode="auto">
                            <a:xfrm>
                              <a:off x="1745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9" name="Freeform 16"/>
                          <wps:cNvSpPr/>
                          <wps:spPr bwMode="auto">
                            <a:xfrm>
                              <a:off x="1745" y="6090377"/>
                              <a:ext cx="711" cy="699"/>
                            </a:xfrm>
                            <a:custGeom>
                              <a:avLst/>
                              <a:gdLst>
                                <a:gd name="T0" fmla="*/ 711 w 711"/>
                                <a:gd name="T1" fmla="*/ 0 h 699"/>
                                <a:gd name="T2" fmla="*/ 711 w 711"/>
                                <a:gd name="T3" fmla="*/ 699 h 699"/>
                                <a:gd name="T4" fmla="*/ 0 w 711"/>
                                <a:gd name="T5" fmla="*/ 0 h 699"/>
                                <a:gd name="T6" fmla="*/ 711 w 711"/>
                                <a:gd name="T7" fmla="*/ 0 h 6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711" h="699">
                                  <a:moveTo>
                                    <a:pt x="711" y="0"/>
                                  </a:moveTo>
                                  <a:lnTo>
                                    <a:pt x="711" y="69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1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80" name="Freeform 17"/>
                          <wps:cNvSpPr/>
                          <wps:spPr bwMode="auto">
                            <a:xfrm>
                              <a:off x="2072" y="6090377"/>
                              <a:ext cx="384" cy="378"/>
                            </a:xfrm>
                            <a:custGeom>
                              <a:avLst/>
                              <a:gdLst>
                                <a:gd name="T0" fmla="*/ 384 w 384"/>
                                <a:gd name="T1" fmla="*/ 0 h 378"/>
                                <a:gd name="T2" fmla="*/ 384 w 384"/>
                                <a:gd name="T3" fmla="*/ 378 h 378"/>
                                <a:gd name="T4" fmla="*/ 0 w 384"/>
                                <a:gd name="T5" fmla="*/ 0 h 378"/>
                                <a:gd name="T6" fmla="*/ 384 w 384"/>
                                <a:gd name="T7" fmla="*/ 0 h 3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84" h="378">
                                  <a:moveTo>
                                    <a:pt x="384" y="0"/>
                                  </a:moveTo>
                                  <a:lnTo>
                                    <a:pt x="384" y="37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3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id="_x0000_s1026" o:spid="_x0000_s1026" o:spt="203" alt="decorative element" style="position:absolute;left:0pt;height:701.55pt;width:610.6pt;mso-position-horizontal:center;mso-position-horizontal-relative:page;mso-position-vertical:center;mso-position-vertical-relative:page;z-index:251661312;mso-width-relative:page;mso-height-relative:page;" coordsize="7753852,8910485" o:gfxdata="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">
              <o:lock v:ext="edit" aspectratio="f"/>
              <v:group id="Group 3" o:spid="_x0000_s1026" o:spt="203" style="position:absolute;left:0;top:0;height:2824010;width:7753852;" coordsize="7753852,282401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<o:lock v:ext="edit" aspectratio="f"/>
                <v:group id="_x0000_s1026" o:spid="_x0000_s1026" o:spt="203" style="position:absolute;left:3895545;top:0;height:2824009;width:3858307;" coordorigin="3895545,0" coordsize="2456,1765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t"/>
                  <v:rect id="AutoShape 3" o:spid="_x0000_s1026" o:spt="1" style="position:absolute;left:3895546;top:0;height:1765;width:2455;" filled="f" stroked="f" coordsize="21600,21600" o:gfxdata="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QUNj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text="t" aspectratio="t"/>
                  </v:rect>
                  <v:shape id="Freeform 5" o:spid="_x0000_s1026" o:spt="100" style="position:absolute;left:3896207;top:0;height:1765;width:1794;" fillcolor="#0D303D [3206]" filled="t" stroked="f" coordsize="1794,1765" o:gfxdata="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pqHhugAAANsA&#10;AAAPAAAAAAAAAAEAIAAAACIAAABkcnMvZG93bnJldi54bWxQSwECFAAUAAAACACHTuJAMy8FnjsA&#10;AAA5AAAAEAAAAAAAAAABACAAAAAJAQAAZHJzL3NoYXBleG1sLnhtbFBLBQYAAAAABgAGAFsBAACz&#10;AwAAAAA=&#10;" path="m1794,0l1794,1765,0,0,1794,0xe">
                    <v:path o:connectlocs="1794,0;1794,1765;0,0;179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896207;top:0;height:1765;width:1794;" filled="f" stroked="f" coordsize="1794,1765" o:gfxdata="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24HeL4A&#10;AADbAAAADwAAAAAAAAABACAAAAAiAAAAZHJzL2Rvd25yZXYueG1sUEsBAhQAFAAAAAgAh07iQDMv&#10;BZ47AAAAOQAAABAAAAAAAAAAAQAgAAAADQEAAGRycy9zaGFwZXhtbC54bWxQSwUGAAAAAAYABgBb&#10;AQAAtwMAAAAA&#10;" path="m1794,0l1794,1765,0,0,1794,0e">
                    <v:path o:connectlocs="1794,0;1794,1765;0,0;1794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3896486;top:0;height:1491;width:1515;" fillcolor="#195667 [3205]" filled="t" stroked="f" coordsize="1515,1491" o:gfxdata="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X3akL4A&#10;AADbAAAADwAAAAAAAAABACAAAAAiAAAAZHJzL2Rvd25yZXYueG1sUEsBAhQAFAAAAAgAh07iQDMv&#10;BZ47AAAAOQAAABAAAAAAAAAAAQAgAAAADQEAAGRycy9zaGFwZXhtbC54bWxQSwUGAAAAAAYABgBb&#10;AQAAtwMAAAAA&#10;" path="m1515,941l1515,1491,0,0,558,0,1515,941xe">
                    <v:path o:connectlocs="1515,941;1515,1491;0,0;558,0;1515,94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" o:spid="_x0000_s1026" o:spt="100" style="position:absolute;left:3896486;top:0;height:1491;width:1515;" filled="f" stroked="f" coordsize="1515,1491" o:gfxdata="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EYKnL4A&#10;AADbAAAADwAAAAAAAAABACAAAAAiAAAAZHJzL2Rvd25yZXYueG1sUEsBAhQAFAAAAAgAh07iQDMv&#10;BZ47AAAAOQAAABAAAAAAAAAAAQAgAAAADQEAAGRycy9zaGFwZXhtbC54bWxQSwUGAAAAAAYABgBb&#10;AQAAtwMAAAAA&#10;" path="m1515,941l1515,1491,0,0,558,0,1515,941e">
                    <v:path o:connectlocs="1515,941;1515,1491;0,0;558,0;1515,941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9" o:spid="_x0000_s1026" o:spt="100" style="position:absolute;left:3895545;top:0;height:953;width:2456;" fillcolor="#45ABE0 [3204]" filled="t" stroked="f" coordsize="1831,713" o:gfxdata="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cNK1G5AAAA2wAA&#10;AA8AAAAAAAAAAQAgAAAAIgAAAGRycy9kb3ducmV2LnhtbFBLAQIUABQAAAAIAIdO4kAzLwWeOwAA&#10;ADkAAAAQAAAAAAAAAAEAIAAAAAgBAABkcnMvc2hhcGV4bWwueG1sUEsFBgAAAAAGAAYAWwEAALID&#10;AAAAAA==&#10;" path="m0,206c1144,206,1144,206,1144,206c1255,206,1361,249,1440,327c1831,713,1831,713,1831,713c1831,0,1831,0,1831,0c0,0,0,0,0,0c0,206,0,206,0,206e">
                    <v:path o:connectlocs="0,275;1534,275;1931,437;2456,953;2456,0;0,0;0,27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" o:spid="_x0000_s1026" o:spt="100" style="position:absolute;left:3895755;top:0;height:917;width:1385;" fillcolor="#195667 [3205]" filled="t" stroked="f" coordsize="1385,917" o:gfxdata="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oNOxvQAA&#10;ANsAAAAPAAAAAAAAAAEAIAAAACIAAABkcnMvZG93bnJldi54bWxQSwECFAAUAAAACACHTuJAMy8F&#10;njsAAAA5AAAAEAAAAAAAAAABACAAAAAMAQAAZHJzL3NoYXBleG1sLnhtbFBLBQYAAAAABgAGAFsB&#10;AAC2AwAAAAA=&#10;" path="m1385,917l933,917,0,0,452,0,1385,917xe">
                    <v:path o:connectlocs="1385,917;933,917;0,0;452,0;1385,91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" o:spid="_x0000_s1026" o:spt="100" style="position:absolute;left:3895755;top:0;height:917;width:1110;" fillcolor="#45ABE0 [3204]" filled="t" stroked="f" coordsize="1110,917" o:gfxdata="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0SFXvQAA&#10;ANsAAAAPAAAAAAAAAAEAIAAAACIAAABkcnMvZG93bnJldi54bWxQSwECFAAUAAAACACHTuJAMy8F&#10;njsAAAA5AAAAEAAAAAAAAAABACAAAAAMAQAAZHJzL3NoYXBleG1sLnhtbFBLBQYAAAAABgAGAFsB&#10;AAC2AwAAAAA=&#10;" path="m0,0l933,917,1110,917,177,0,0,0xe">
                    <v:path o:connectlocs="0,0;933,917;1110,917;177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" o:spid="_x0000_s1026" o:spt="100" style="position:absolute;left:3895622;top:0;height:276;width:414;" fillcolor="#195667 [3205]" filled="t" stroked="f" coordsize="414,276" o:gfxdata="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3NjCvQAA&#10;ANsAAAAPAAAAAAAAAAEAIAAAACIAAABkcnMvZG93bnJldi54bWxQSwECFAAUAAAACACHTuJAMy8F&#10;njsAAAA5AAAAEAAAAAAAAAABACAAAAAMAQAAZHJzL3NoYXBleG1sLnhtbFBLBQYAAAAABgAGAFsB&#10;AAC2AwAAAAA=&#10;" path="m414,276l280,276,0,0,133,0,414,276xe">
                    <v:path o:connectlocs="414,276;280,276;0,0;133,0;414,27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" o:spid="_x0000_s1026" o:spt="100" style="position:absolute;left:3895755;top:0;height:917;width:933;" fillcolor="#45ABE0" filled="t" stroked="f" coordsize="933,917" o:gfxdata="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6Ow4zrUAAADbAAAADwAA&#10;AAAAAAABACAAAAAiAAAAZHJzL2Rvd25yZXYueG1sUEsBAhQAFAAAAAgAh07iQDMvBZ47AAAAOQAA&#10;ABAAAAAAAAAAAQAgAAAABAEAAGRycy9zaGFwZXhtbC54bWxQSwUGAAAAAAYABgBbAQAArgMAAAAA&#10;" path="m0,0l933,917,0,0xe">
                    <v:path o:connectlocs="0,0;933,917;0,0" o:connectangles="0,0,0"/>
                    <v:fill on="t" focussize="0,0"/>
                    <v:stroke on="f"/>
                    <v:imagedata o:title=""/>
                    <o:lock v:ext="edit" aspectratio="f"/>
                  </v:shape>
                  <v:line id="Line 14" o:spid="_x0000_s1026" o:spt="20" style="position:absolute;left:3895755;top:0;height:917;width:933;" filled="f" stroked="f" coordsize="21600,21600" o:gfxdata="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HEuN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</v:line>
                  <v:shape id="Freeform 15" o:spid="_x0000_s1026" o:spt="100" style="position:absolute;left:3897290;top:0;height:699;width:711;" fillcolor="#195667 [3205]" filled="t" stroked="f" coordsize="711,699" o:gfxdata="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kgaSugAAANsA&#10;AAAPAAAAAAAAAAEAIAAAACIAAABkcnMvZG93bnJldi54bWxQSwECFAAUAAAACACHTuJAMy8FnjsA&#10;AAA5AAAAEAAAAAAAAAABACAAAAAJAQAAZHJzL3NoYXBleG1sLnhtbFBLBQYAAAAABgAGAFsBAACz&#10;AwAAAAA=&#10;" path="m711,0l711,699,0,0,711,0xe">
                    <v:path o:connectlocs="711,0;711,699;0,0;7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" o:spid="_x0000_s1026" o:spt="100" style="position:absolute;left:3897290;top:0;height:699;width:711;" filled="f" stroked="f" coordsize="711,699" o:gfxdata="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h/Gfr4A&#10;AADbAAAADwAAAAAAAAABACAAAAAiAAAAZHJzL2Rvd25yZXYueG1sUEsBAhQAFAAAAAgAh07iQDMv&#10;BZ47AAAAOQAAABAAAAAAAAAAAQAgAAAADQEAAGRycy9zaGFwZXhtbC54bWxQSwUGAAAAAAYABgBb&#10;AQAAtwMAAAAA&#10;" path="m711,0l711,699,0,0,711,0e">
                    <v:path o:connectlocs="711,0;711,699;0,0;711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17" o:spid="_x0000_s1026" o:spt="100" style="position:absolute;left:3897617;top:0;height:378;width:384;" fillcolor="#0D303D [3206]" filled="t" stroked="f" coordsize="384,378" o:gfxdata="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hhavQAA&#10;ANsAAAAPAAAAAAAAAAEAIAAAACIAAABkcnMvZG93bnJldi54bWxQSwECFAAUAAAACACHTuJAMy8F&#10;njsAAAA5AAAAEAAAAAAAAAABACAAAAAMAQAAZHJzL3NoYXBleG1sLnhtbFBLBQYAAAAABgAGAFsB&#10;AAC2AwAAAAA=&#10;" path="m384,0l384,378,0,0,384,0xe">
                    <v:path o:connectlocs="384,0;384,378;0,0;384,0" o:connectangles="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0;top:0;height:2824010;width:3858306;" coordsize="2456,1765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t"/>
                  <v:rect id="AutoShape 3" o:spid="_x0000_s1026" o:spt="1" style="position:absolute;left:1;top:0;height:1765;width:2455;" filled="f" stroked="f" coordsize="21600,21600" o:gfxdata="UEsDBAoAAAAAAIdO4kAAAAAAAAAAAAAAAAAEAAAAZHJzL1BLAwQUAAAACACHTuJAswMvTr0AAADa&#10;AAAADwAAAGRycy9kb3ducmV2LnhtbEWPQWvCQBSE74X+h+UVvJRmo2A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Ay9O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text="t" aspectratio="t"/>
                  </v:rect>
                  <v:shape id="Freeform 5" o:spid="_x0000_s1026" o:spt="100" style="position:absolute;left:662;top:0;height:1765;width:1794;" fillcolor="#0D303D [3206]" filled="t" stroked="f" coordsize="1794,1765" o:gfxdata="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EVJ+8AAAA&#10;2gAAAA8AAAAAAAAAAQAgAAAAIgAAAGRycy9kb3ducmV2LnhtbFBLAQIUABQAAAAIAIdO4kAzLwWe&#10;OwAAADkAAAAQAAAAAAAAAAEAIAAAAAsBAABkcnMvc2hhcGV4bWwueG1sUEsFBgAAAAAGAAYAWwEA&#10;ALUDAAAAAA==&#10;" path="m1794,0l1794,1765,0,0,1794,0xe">
                    <v:path o:connectlocs="1794,0;1794,1765;0,0;179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662;top:0;height:1765;width:1794;" filled="f" stroked="f" coordsize="1794,1765" o:gfxdata="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z5mq8AAAA&#10;2gAAAA8AAAAAAAAAAQAgAAAAIgAAAGRycy9kb3ducmV2LnhtbFBLAQIUABQAAAAIAIdO4kAzLwWe&#10;OwAAADkAAAAQAAAAAAAAAAEAIAAAAAsBAABkcnMvc2hhcGV4bWwueG1sUEsFBgAAAAAGAAYAWwEA&#10;ALUDAAAAAA==&#10;" path="m1794,0l1794,1765,0,0,1794,0e">
                    <v:path o:connectlocs="1794,0;1794,1765;0,0;1794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941;top:0;height:1491;width:1515;" fillcolor="#195667 [3205]" filled="t" stroked="f" coordsize="1515,1491" o:gfxdata="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B1fkugAAANoA&#10;AAAPAAAAAAAAAAEAIAAAACIAAABkcnMvZG93bnJldi54bWxQSwECFAAUAAAACACHTuJAMy8FnjsA&#10;AAA5AAAAEAAAAAAAAAABACAAAAAJAQAAZHJzL3NoYXBleG1sLnhtbFBLBQYAAAAABgAGAFsBAACz&#10;AwAAAAA=&#10;" path="m1515,941l1515,1491,0,0,558,0,1515,941xe">
                    <v:path o:connectlocs="1515,941;1515,1491;0,0;558,0;1515,94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" o:spid="_x0000_s1026" o:spt="100" style="position:absolute;left:941;top:0;height:1491;width:1515;" filled="f" stroked="f" coordsize="1515,1491" o:gfxdata="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LVzYvQAA&#10;ANoAAAAPAAAAAAAAAAEAIAAAACIAAABkcnMvZG93bnJldi54bWxQSwECFAAUAAAACACHTuJAMy8F&#10;njsAAAA5AAAAEAAAAAAAAAABACAAAAAMAQAAZHJzL3NoYXBleG1sLnhtbFBLBQYAAAAABgAGAFsB&#10;AAC2AwAAAAA=&#10;" path="m1515,941l1515,1491,0,0,558,0,1515,941e">
                    <v:path o:connectlocs="1515,941;1515,1491;0,0;558,0;1515,941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9" o:spid="_x0000_s1026" o:spt="100" style="position:absolute;left:0;top:0;height:953;width:2456;" fillcolor="#45ABE0 [3204]" filled="t" stroked="f" coordsize="1831,713" o:gfxdata="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lrn77sAAADb&#10;AAAADwAAAAAAAAABACAAAAAiAAAAZHJzL2Rvd25yZXYueG1sUEsBAhQAFAAAAAgAh07iQDMvBZ47&#10;AAAAOQAAABAAAAAAAAAAAQAgAAAACgEAAGRycy9zaGFwZXhtbC54bWxQSwUGAAAAAAYABgBbAQAA&#10;tAMAAAAA&#10;" path="m0,206c1144,206,1144,206,1144,206c1255,206,1361,249,1440,327c1831,713,1831,713,1831,713c1831,0,1831,0,1831,0c0,0,0,0,0,0c0,206,0,206,0,206e">
                    <v:path o:connectlocs="0,275;1534,275;1931,437;2456,953;2456,0;0,0;0,27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" o:spid="_x0000_s1026" o:spt="100" style="position:absolute;left:210;top:0;height:917;width:1385;" fillcolor="#195667 [3205]" filled="t" stroked="f" coordsize="1385,917" o:gfxdata="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fcfD7sAAADb&#10;AAAADwAAAAAAAAABACAAAAAiAAAAZHJzL2Rvd25yZXYueG1sUEsBAhQAFAAAAAgAh07iQDMvBZ47&#10;AAAAOQAAABAAAAAAAAAAAQAgAAAACgEAAGRycy9zaGFwZXhtbC54bWxQSwUGAAAAAAYABgBbAQAA&#10;tAMAAAAA&#10;" path="m1385,917l933,917,0,0,452,0,1385,917xe">
                    <v:path o:connectlocs="1385,917;933,917;0,0;452,0;1385,91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" o:spid="_x0000_s1026" o:spt="100" style="position:absolute;left:210;top:0;height:917;width:1110;" fillcolor="#45ABE0 [3204]" filled="t" stroked="f" coordsize="1110,917" o:gfxdata="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4bt6bsAAADb&#10;AAAADwAAAAAAAAABACAAAAAiAAAAZHJzL2Rvd25yZXYueG1sUEsBAhQAFAAAAAgAh07iQDMvBZ47&#10;AAAAOQAAABAAAAAAAAAAAQAgAAAACgEAAGRycy9zaGFwZXhtbC54bWxQSwUGAAAAAAYABgBbAQAA&#10;tAMAAAAA&#10;" path="m0,0l933,917,1110,917,177,0,0,0xe">
                    <v:path o:connectlocs="0,0;933,917;1110,917;177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" o:spid="_x0000_s1026" o:spt="100" style="position:absolute;left:77;top:0;height:276;width:414;" fillcolor="#195667 [3205]" filled="t" stroked="f" coordsize="414,276" o:gfxdata="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4sUfLsAAADb&#10;AAAADwAAAAAAAAABACAAAAAiAAAAZHJzL2Rvd25yZXYueG1sUEsBAhQAFAAAAAgAh07iQDMvBZ47&#10;AAAAOQAAABAAAAAAAAAAAQAgAAAACgEAAGRycy9zaGFwZXhtbC54bWxQSwUGAAAAAAYABgBbAQAA&#10;tAMAAAAA&#10;" path="m414,276l280,276,0,0,133,0,414,276xe">
                    <v:path o:connectlocs="414,276;280,276;0,0;133,0;414,27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" o:spid="_x0000_s1026" o:spt="100" style="position:absolute;left:210;top:0;height:917;width:933;" fillcolor="#45ABE0" filled="t" stroked="f" coordsize="933,917" o:gfxdata="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834drgAAADbAAAA&#10;DwAAAAAAAAABACAAAAAiAAAAZHJzL2Rvd25yZXYueG1sUEsBAhQAFAAAAAgAh07iQDMvBZ47AAAA&#10;OQAAABAAAAAAAAAAAQAgAAAABwEAAGRycy9zaGFwZXhtbC54bWxQSwUGAAAAAAYABgBbAQAAsQMA&#10;AAAA&#10;" path="m0,0l933,917,0,0xe">
                    <v:path o:connectlocs="0,0;933,917;0,0" o:connectangles="0,0,0"/>
                    <v:fill on="t" focussize="0,0"/>
                    <v:stroke on="f"/>
                    <v:imagedata o:title=""/>
                    <o:lock v:ext="edit" aspectratio="f"/>
                  </v:shape>
                  <v:line id="Line 14" o:spid="_x0000_s1026" o:spt="20" style="position:absolute;left:210;top:0;height:917;width:933;" filled="f" stroked="f" coordsize="21600,21600" o:gfxdata="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1Duj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</v:line>
                  <v:shape id="Freeform 15" o:spid="_x0000_s1026" o:spt="100" style="position:absolute;left:1745;top:0;height:699;width:711;" fillcolor="#195667 [3205]" filled="t" stroked="f" coordsize="711,699" o:gfxdata="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gmcdugAAANsA&#10;AAAPAAAAAAAAAAEAIAAAACIAAABkcnMvZG93bnJldi54bWxQSwECFAAUAAAACACHTuJAMy8FnjsA&#10;AAA5AAAAEAAAAAAAAAABACAAAAAJAQAAZHJzL3NoYXBleG1sLnhtbFBLBQYAAAAABgAGAFsBAACz&#10;AwAAAAA=&#10;" path="m711,0l711,699,0,0,711,0xe">
                    <v:path o:connectlocs="711,0;711,699;0,0;7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" o:spid="_x0000_s1026" o:spt="100" style="position:absolute;left:1745;top:0;height:699;width:711;" filled="f" stroked="f" coordsize="711,699" o:gfxdata="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Pp/G8AAAA&#10;2wAAAA8AAAAAAAAAAQAgAAAAIgAAAGRycy9kb3ducmV2LnhtbFBLAQIUABQAAAAIAIdO4kAzLwWe&#10;OwAAADkAAAAQAAAAAAAAAAEAIAAAAAsBAABkcnMvc2hhcGV4bWwueG1sUEsFBgAAAAAGAAYAWwEA&#10;ALUDAAAAAA==&#10;" path="m711,0l711,699,0,0,711,0e">
                    <v:path o:connectlocs="711,0;711,699;0,0;711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17" o:spid="_x0000_s1026" o:spt="100" style="position:absolute;left:2072;top:0;height:378;width:384;" fillcolor="#0D303D [3206]" filled="t" stroked="f" coordsize="384,378" o:gfxdata="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NNz0LsAAADb&#10;AAAADwAAAAAAAAABACAAAAAiAAAAZHJzL2Rvd25yZXYueG1sUEsBAhQAFAAAAAgAh07iQDMvBZ47&#10;AAAAOQAAABAAAAAAAAAAAQAgAAAACgEAAGRycy9zaGFwZXhtbC54bWxQSwUGAAAAAAYABgBbAQAA&#10;tAMAAAAA&#10;" path="m384,0l384,378,0,0,384,0xe">
                    <v:path o:connectlocs="384,0;384,378;0,0;384,0" o:connectangles="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  <v:group id="Group 40" o:spid="_x0000_s1026" o:spt="203" style="position:absolute;left:0;top:3038475;height:2824010;width:7753852;" coordorigin="0,3045189" coordsize="7753852,282401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<o:lock v:ext="edit" aspectratio="f"/>
                <v:group id="_x0000_s1026" o:spid="_x0000_s1026" o:spt="203" style="position:absolute;left:3895545;top:3045189;height:2824009;width:3858307;" coordorigin="3895545,3045189" coordsize="2456,1765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t"/>
                  <v:rect id="AutoShape 3" o:spid="_x0000_s1026" o:spt="1" style="position:absolute;left:3895546;top:3045189;height:1765;width:2455;" filled="f" stroked="f" coordsize="21600,21600" o:gfxdata="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lUd0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text="t" aspectratio="t"/>
                  </v:rect>
                  <v:shape id="Freeform 5" o:spid="_x0000_s1026" o:spt="100" style="position:absolute;left:3896207;top:3045189;height:1765;width:1794;" fillcolor="#0D303D [3206]" filled="t" stroked="f" coordsize="1794,1765" o:gfxdata="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sdwe8AAAA&#10;2wAAAA8AAAAAAAAAAQAgAAAAIgAAAGRycy9kb3ducmV2LnhtbFBLAQIUABQAAAAIAIdO4kAzLwWe&#10;OwAAADkAAAAQAAAAAAAAAAEAIAAAAAsBAABkcnMvc2hhcGV4bWwueG1sUEsFBgAAAAAGAAYAWwEA&#10;ALUDAAAAAA==&#10;" path="m1794,0l1794,1765,0,0,1794,0xe">
                    <v:path o:connectlocs="1794,0;1794,1765;0,0;179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896207;top:3045189;height:1765;width:1794;" filled="f" stroked="f" coordsize="1794,1765" o:gfxdata="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uupyvQAA&#10;ANsAAAAPAAAAAAAAAAEAIAAAACIAAABkcnMvZG93bnJldi54bWxQSwECFAAUAAAACACHTuJAMy8F&#10;njsAAAA5AAAAEAAAAAAAAAABACAAAAAMAQAAZHJzL3NoYXBleG1sLnhtbFBLBQYAAAAABgAGAFsB&#10;AAC2AwAAAAA=&#10;" path="m1794,0l1794,1765,0,0,1794,0e">
                    <v:path o:connectlocs="1794,0;1794,1765;0,0;1794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3896486;top:3045189;height:1491;width:1515;" fillcolor="#195667 [3205]" filled="t" stroked="f" coordsize="1515,1491" o:gfxdata="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3DHa8AAAA&#10;2wAAAA8AAAAAAAAAAQAgAAAAIgAAAGRycy9kb3ducmV2LnhtbFBLAQIUABQAAAAIAIdO4kAzLwWe&#10;OwAAADkAAAAQAAAAAAAAAAEAIAAAAAsBAABkcnMvc2hhcGV4bWwueG1sUEsFBgAAAAAGAAYAWwEA&#10;ALUDAAAAAA==&#10;" path="m1515,941l1515,1491,0,0,558,0,1515,941xe">
                    <v:path o:connectlocs="1515,941;1515,1491;0,0;558,0;1515,94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" o:spid="_x0000_s1026" o:spt="100" style="position:absolute;left:3896486;top:3045189;height:1491;width:1515;" filled="f" stroked="f" coordsize="1515,1491" o:gfxdata="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p4ZW/&#10;AAAA2wAAAA8AAAAAAAAAAQAgAAAAIgAAAGRycy9kb3ducmV2LnhtbFBLAQIUABQAAAAIAIdO4kAz&#10;LwWeOwAAADkAAAAQAAAAAAAAAAEAIAAAAA4BAABkcnMvc2hhcGV4bWwueG1sUEsFBgAAAAAGAAYA&#10;WwEAALgDAAAAAA==&#10;" path="m1515,941l1515,1491,0,0,558,0,1515,941e">
                    <v:path o:connectlocs="1515,941;1515,1491;0,0;558,0;1515,941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9" o:spid="_x0000_s1026" o:spt="100" style="position:absolute;left:3895545;top:3045189;height:953;width:2456;" fillcolor="#45ABE0 [3204]" filled="t" stroked="f" coordsize="1831,713" o:gfxdata="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Ef9t7gAAADbAAAA&#10;DwAAAAAAAAABACAAAAAiAAAAZHJzL2Rvd25yZXYueG1sUEsBAhQAFAAAAAgAh07iQDMvBZ47AAAA&#10;OQAAABAAAAAAAAAAAQAgAAAABwEAAGRycy9zaGFwZXhtbC54bWxQSwUGAAAAAAYABgBbAQAAsQMA&#10;AAAA&#10;" path="m0,206c1144,206,1144,206,1144,206c1255,206,1361,249,1440,327c1831,713,1831,713,1831,713c1831,0,1831,0,1831,0c0,0,0,0,0,0c0,206,0,206,0,206e">
                    <v:path o:connectlocs="0,275;1534,275;1931,437;2456,953;2456,0;0,0;0,27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" o:spid="_x0000_s1026" o:spt="100" style="position:absolute;left:3895755;top:3045189;height:917;width:1385;" fillcolor="#195667 [3205]" filled="t" stroked="f" coordsize="1385,917" o:gfxdata="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dD67vQAA&#10;ANsAAAAPAAAAAAAAAAEAIAAAACIAAABkcnMvZG93bnJldi54bWxQSwECFAAUAAAACACHTuJAMy8F&#10;njsAAAA5AAAAEAAAAAAAAAABACAAAAAMAQAAZHJzL3NoYXBleG1sLnhtbFBLBQYAAAAABgAGAFsB&#10;AAC2AwAAAAA=&#10;" path="m1385,917l933,917,0,0,452,0,1385,917xe">
                    <v:path o:connectlocs="1385,917;933,917;0,0;452,0;1385,91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" o:spid="_x0000_s1026" o:spt="100" style="position:absolute;left:3895755;top:3045189;height:917;width:1110;" fillcolor="#45ABE0 [3204]" filled="t" stroked="f" coordsize="1110,917" o:gfxdata="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m/exvQAA&#10;ANsAAAAPAAAAAAAAAAEAIAAAACIAAABkcnMvZG93bnJldi54bWxQSwECFAAUAAAACACHTuJAMy8F&#10;njsAAAA5AAAAEAAAAAAAAAABACAAAAAMAQAAZHJzL3NoYXBleG1sLnhtbFBLBQYAAAAABgAGAFsB&#10;AAC2AwAAAAA=&#10;" path="m0,0l933,917,1110,917,177,0,0,0xe">
                    <v:path o:connectlocs="0,0;933,917;1110,917;177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" o:spid="_x0000_s1026" o:spt="100" style="position:absolute;left:3895622;top:3045189;height:276;width:414;" fillcolor="#195667 [3205]" filled="t" stroked="f" coordsize="414,276" o:gfxdata="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dFP828AAAA&#10;2wAAAA8AAAAAAAAAAQAgAAAAIgAAAGRycy9kb3ducmV2LnhtbFBLAQIUABQAAAAIAIdO4kAzLwWe&#10;OwAAADkAAAAQAAAAAAAAAAEAIAAAAAsBAABkcnMvc2hhcGV4bWwueG1sUEsFBgAAAAAGAAYAWwEA&#10;ALUDAAAAAA==&#10;" path="m414,276l280,276,0,0,133,0,414,276xe">
                    <v:path o:connectlocs="414,276;280,276;0,0;133,0;414,27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" o:spid="_x0000_s1026" o:spt="100" style="position:absolute;left:3895755;top:3045189;height:917;width:933;" fillcolor="#45ABE0" filled="t" stroked="f" coordsize="933,917" o:gfxdata="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pu4ovQAA&#10;ANsAAAAPAAAAAAAAAAEAIAAAACIAAABkcnMvZG93bnJldi54bWxQSwECFAAUAAAACACHTuJAMy8F&#10;njsAAAA5AAAAEAAAAAAAAAABACAAAAAMAQAAZHJzL3NoYXBleG1sLnhtbFBLBQYAAAAABgAGAFsB&#10;AAC2AwAAAAA=&#10;" path="m0,0l933,917,0,0xe">
                    <v:path o:connectlocs="0,0;933,917;0,0" o:connectangles="0,0,0"/>
                    <v:fill on="t" focussize="0,0"/>
                    <v:stroke on="f"/>
                    <v:imagedata o:title=""/>
                    <o:lock v:ext="edit" aspectratio="f"/>
                  </v:shape>
                  <v:line id="Line 14" o:spid="_x0000_s1026" o:spt="20" style="position:absolute;left:3895755;top:3045189;height:917;width:933;" filled="f" stroked="f" coordsize="21600,21600" o:gfxdata="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yE+a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</v:line>
                  <v:shape id="Freeform 15" o:spid="_x0000_s1026" o:spt="100" style="position:absolute;left:3897290;top:3045189;height:699;width:711;" fillcolor="#195667 [3205]" filled="t" stroked="f" coordsize="711,699" o:gfxdata="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tjBS8AAAA&#10;2wAAAA8AAAAAAAAAAQAgAAAAIgAAAGRycy9kb3ducmV2LnhtbFBLAQIUABQAAAAIAIdO4kAzLwWe&#10;OwAAADkAAAAQAAAAAAAAAAEAIAAAAAsBAABkcnMvc2hhcGV4bWwueG1sUEsFBgAAAAAGAAYAWwEA&#10;ALUDAAAAAA==&#10;" path="m711,0l711,699,0,0,711,0xe">
                    <v:path o:connectlocs="711,0;711,699;0,0;7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" o:spid="_x0000_s1026" o:spt="100" style="position:absolute;left:3897290;top:3045189;height:699;width:711;" filled="f" stroked="f" coordsize="711,699" o:gfxdata="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X53FL4A&#10;AADbAAAADwAAAAAAAAABACAAAAAiAAAAZHJzL2Rvd25yZXYueG1sUEsBAhQAFAAAAAgAh07iQDMv&#10;BZ47AAAAOQAAABAAAAAAAAAAAQAgAAAADQEAAGRycy9zaGFwZXhtbC54bWxQSwUGAAAAAAYABgBb&#10;AQAAtwMAAAAA&#10;" path="m711,0l711,699,0,0,711,0e">
                    <v:path o:connectlocs="711,0;711,699;0,0;711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17" o:spid="_x0000_s1026" o:spt="100" style="position:absolute;left:3897617;top:3045189;height:378;width:384;" fillcolor="#0D303D [3206]" filled="t" stroked="f" coordsize="384,378" o:gfxdata="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xkty8AAAA&#10;2wAAAA8AAAAAAAAAAQAgAAAAIgAAAGRycy9kb3ducmV2LnhtbFBLAQIUABQAAAAIAIdO4kAzLwWe&#10;OwAAADkAAAAQAAAAAAAAAAEAIAAAAAsBAABkcnMvc2hhcGV4bWwueG1sUEsFBgAAAAAGAAYAWwEA&#10;ALUDAAAAAA==&#10;" path="m384,0l384,378,0,0,384,0xe">
                    <v:path o:connectlocs="384,0;384,378;0,0;384,0" o:connectangles="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0;top:3045189;height:2824010;width:3858306;" coordorigin="0,3045189" coordsize="2456,1765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t"/>
                  <v:rect id="AutoShape 3" o:spid="_x0000_s1026" o:spt="1" style="position:absolute;left:1;top:3045189;height:1765;width:2455;" filled="f" stroked="f" coordsize="21600,21600" o:gfxdata="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/1b6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text="t" aspectratio="t"/>
                  </v:rect>
                  <v:shape id="Freeform 5" o:spid="_x0000_s1026" o:spt="100" style="position:absolute;left:662;top:3045189;height:1765;width:1794;" fillcolor="#0D303D [3206]" filled="t" stroked="f" coordsize="1794,1765" o:gfxdata="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NoK07sAAADb&#10;AAAADwAAAAAAAAABACAAAAAiAAAAZHJzL2Rvd25yZXYueG1sUEsBAhQAFAAAAAgAh07iQDMvBZ47&#10;AAAAOQAAABAAAAAAAAAAAQAgAAAACgEAAGRycy9zaGFwZXhtbC54bWxQSwUGAAAAAAYABgBbAQAA&#10;tAMAAAAA&#10;" path="m1794,0l1794,1765,0,0,1794,0xe">
                    <v:path o:connectlocs="1794,0;1794,1765;0,0;179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662;top:3045189;height:1765;width:1794;" filled="f" stroked="f" coordsize="1794,1765" o:gfxdata="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hKsSr4A&#10;AADbAAAADwAAAAAAAAABACAAAAAiAAAAZHJzL2Rvd25yZXYueG1sUEsBAhQAFAAAAAgAh07iQDMv&#10;BZ47AAAAOQAAABAAAAAAAAAAAQAgAAAADQEAAGRycy9zaGFwZXhtbC54bWxQSwUGAAAAAAYABgBb&#10;AQAAtwMAAAAA&#10;" path="m1794,0l1794,1765,0,0,1794,0e">
                    <v:path o:connectlocs="1794,0;1794,1765;0,0;1794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941;top:3045189;height:1491;width:1515;" fillcolor="#195667 [3205]" filled="t" stroked="f" coordsize="1515,1491" o:gfxdata="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Ux7p7sAAADb&#10;AAAADwAAAAAAAAABACAAAAAiAAAAZHJzL2Rvd25yZXYueG1sUEsBAhQAFAAAAAgAh07iQDMvBZ47&#10;AAAAOQAAABAAAAAAAAAAAQAgAAAACgEAAGRycy9zaGFwZXhtbC54bWxQSwUGAAAAAAYABgBbAQAA&#10;tAMAAAAA&#10;" path="m1515,941l1515,1491,0,0,558,0,1515,941xe">
                    <v:path o:connectlocs="1515,941;1515,1491;0,0;558,0;1515,94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" o:spid="_x0000_s1026" o:spt="100" style="position:absolute;left:941;top:3045189;height:1491;width:1515;" filled="f" stroked="f" coordsize="1515,1491" o:gfxdata="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3q6u/&#10;AAAA2wAAAA8AAAAAAAAAAQAgAAAAIgAAAGRycy9kb3ducmV2LnhtbFBLAQIUABQAAAAIAIdO4kAz&#10;LwWeOwAAADkAAAAQAAAAAAAAAAEAIAAAAA4BAABkcnMvc2hhcGV4bWwueG1sUEsFBgAAAAAGAAYA&#10;WwEAALgDAAAAAA==&#10;" path="m1515,941l1515,1491,0,0,558,0,1515,941e">
                    <v:path o:connectlocs="1515,941;1515,1491;0,0;558,0;1515,941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9" o:spid="_x0000_s1026" o:spt="100" style="position:absolute;left:0;top:3045189;height:953;width:2456;" fillcolor="#45ABE0 [3204]" filled="t" stroked="f" coordsize="1831,713" o:gfxdata="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enI8rgAAADbAAAA&#10;DwAAAAAAAAABACAAAAAiAAAAZHJzL2Rvd25yZXYueG1sUEsBAhQAFAAAAAgAh07iQDMvBZ47AAAA&#10;OQAAABAAAAAAAAAAAQAgAAAABwEAAGRycy9zaGFwZXhtbC54bWxQSwUGAAAAAAYABgBbAQAAsQMA&#10;AAAA&#10;" path="m0,206c1144,206,1144,206,1144,206c1255,206,1361,249,1440,327c1831,713,1831,713,1831,713c1831,0,1831,0,1831,0c0,0,0,0,0,0c0,206,0,206,0,206e">
                    <v:path o:connectlocs="0,275;1534,275;1931,437;2456,953;2456,0;0,0;0,27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" o:spid="_x0000_s1026" o:spt="100" style="position:absolute;left:210;top:3045189;height:917;width:1385;" fillcolor="#195667 [3205]" filled="t" stroked="f" coordsize="1385,917" o:gfxdata="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pauZb4A&#10;AADbAAAADwAAAAAAAAABACAAAAAiAAAAZHJzL2Rvd25yZXYueG1sUEsBAhQAFAAAAAgAh07iQDMv&#10;BZ47AAAAOQAAABAAAAAAAAAAAQAgAAAADQEAAGRycy9zaGFwZXhtbC54bWxQSwUGAAAAAAYABgBb&#10;AQAAtwMAAAAA&#10;" path="m1385,917l933,917,0,0,452,0,1385,917xe">
                    <v:path o:connectlocs="1385,917;933,917;0,0;452,0;1385,91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" o:spid="_x0000_s1026" o:spt="100" style="position:absolute;left:210;top:3045189;height:917;width:1110;" fillcolor="#45ABE0 [3204]" filled="t" stroked="f" coordsize="1110,917" o:gfxdata="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5Z2+8AAAA&#10;2wAAAA8AAAAAAAAAAQAgAAAAIgAAAGRycy9kb3ducmV2LnhtbFBLAQIUABQAAAAIAIdO4kAzLwWe&#10;OwAAADkAAAAQAAAAAAAAAAEAIAAAAAsBAABkcnMvc2hhcGV4bWwueG1sUEsFBgAAAAAGAAYAWwEA&#10;ALUDAAAAAA==&#10;" path="m0,0l933,917,1110,917,177,0,0,0xe">
                    <v:path o:connectlocs="0,0;933,917;1110,917;177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" o:spid="_x0000_s1026" o:spt="100" style="position:absolute;left:77;top:3045189;height:276;width:414;" fillcolor="#195667 [3205]" filled="t" stroked="f" coordsize="414,276" o:gfxdata="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0aMVvQAA&#10;ANsAAAAPAAAAAAAAAAEAIAAAACIAAABkcnMvZG93bnJldi54bWxQSwECFAAUAAAACACHTuJAMy8F&#10;njsAAAA5AAAAEAAAAAAAAAABACAAAAAMAQAAZHJzL3NoYXBleG1sLnhtbFBLBQYAAAAABgAGAFsB&#10;AAC2AwAAAAA=&#10;" path="m414,276l280,276,0,0,133,0,414,276xe">
                    <v:path o:connectlocs="414,276;280,276;0,0;133,0;414,27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" o:spid="_x0000_s1026" o:spt="100" style="position:absolute;left:210;top:3045189;height:917;width:933;" fillcolor="#45ABE0" filled="t" stroked="f" coordsize="933,917" o:gfxdata="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MnLwvQAA&#10;ANsAAAAPAAAAAAAAAAEAIAAAACIAAABkcnMvZG93bnJldi54bWxQSwECFAAUAAAACACHTuJAMy8F&#10;njsAAAA5AAAAEAAAAAAAAAABACAAAAAMAQAAZHJzL3NoYXBleG1sLnhtbFBLBQYAAAAABgAGAFsB&#10;AAC2AwAAAAA=&#10;" path="m0,0l933,917,0,0xe">
                    <v:path o:connectlocs="0,0;933,917;0,0" o:connectangles="0,0,0"/>
                    <v:fill on="t" focussize="0,0"/>
                    <v:stroke on="f"/>
                    <v:imagedata o:title=""/>
                    <o:lock v:ext="edit" aspectratio="f"/>
                  </v:shape>
                  <v:line id="Line 14" o:spid="_x0000_s1026" o:spt="20" style="position:absolute;left:210;top:3045189;height:917;width:933;" filled="f" stroked="f" coordsize="21600,21600" o:gfxdata="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DFf5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</v:line>
                  <v:shape id="Freeform 15" o:spid="_x0000_s1026" o:spt="100" style="position:absolute;left:1745;top:3045189;height:699;width:711;" fillcolor="#195667 [3205]" filled="t" stroked="f" coordsize="711,699" o:gfxdata="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H3tm74A&#10;AADbAAAADwAAAAAAAAABACAAAAAiAAAAZHJzL2Rvd25yZXYueG1sUEsBAhQAFAAAAAgAh07iQDMv&#10;BZ47AAAAOQAAABAAAAAAAAAAAQAgAAAADQEAAGRycy9zaGFwZXhtbC54bWxQSwUGAAAAAAYABgBb&#10;AQAAtwMAAAAA&#10;" path="m711,0l711,699,0,0,711,0xe">
                    <v:path o:connectlocs="711,0;711,699;0,0;7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" o:spid="_x0000_s1026" o:spt="100" style="position:absolute;left:1745;top:3045189;height:699;width:711;" filled="f" stroked="f" coordsize="711,699" o:gfxdata="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yMcnrsAAADb&#10;AAAADwAAAAAAAAABACAAAAAiAAAAZHJzL2Rvd25yZXYueG1sUEsBAhQAFAAAAAgAh07iQDMvBZ47&#10;AAAAOQAAABAAAAAAAAAAAQAgAAAACgEAAGRycy9zaGFwZXhtbC54bWxQSwUGAAAAAAYABgBbAQAA&#10;tAMAAAAA&#10;" path="m711,0l711,699,0,0,711,0e">
                    <v:path o:connectlocs="711,0;711,699;0,0;711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17" o:spid="_x0000_s1026" o:spt="100" style="position:absolute;left:2072;top:3045189;height:378;width:384;" fillcolor="#0D303D [3206]" filled="t" stroked="f" coordsize="384,378" o:gfxdata="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LPlWugAAANsA&#10;AAAPAAAAAAAAAAEAIAAAACIAAABkcnMvZG93bnJldi54bWxQSwECFAAUAAAACACHTuJAMy8FnjsA&#10;AAA5AAAAEAAAAAAAAAABACAAAAAJAQAAZHJzL3NoYXBleG1sLnhtbFBLBQYAAAAABgAGAFsBAACz&#10;AwAAAAA=&#10;" path="m384,0l384,378,0,0,384,0xe">
                    <v:path o:connectlocs="384,0;384,378;0,0;384,0" o:connectangles="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  <v:group id="Group 77" o:spid="_x0000_s1026" o:spt="203" style="position:absolute;left:0;top:6086475;height:2824010;width:7753852;" coordorigin="0,6090377" coordsize="7753852,282401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<o:lock v:ext="edit" aspectratio="f"/>
                <v:group id="_x0000_s1026" o:spid="_x0000_s1026" o:spt="203" style="position:absolute;left:3895545;top:6090377;height:2824009;width:3858307;" coordorigin="3895545,6090377" coordsize="2456,1765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t"/>
                  <v:rect id="AutoShape 3" o:spid="_x0000_s1026" o:spt="1" style="position:absolute;left:3895546;top:6090377;height:1765;width:2455;" filled="f" stroked="f" coordsize="21600,21600" o:gfxdata="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3mUD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text="t" aspectratio="t"/>
                  </v:rect>
                  <v:shape id="Freeform 5" o:spid="_x0000_s1026" o:spt="100" style="position:absolute;left:3896207;top:6090377;height:1765;width:1794;" fillcolor="#0D303D [3206]" filled="t" stroked="f" coordsize="1794,1765" o:gfxdata="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exTe8AAAA&#10;2wAAAA8AAAAAAAAAAQAgAAAAIgAAAGRycy9kb3ducmV2LnhtbFBLAQIUABQAAAAIAIdO4kAzLwWe&#10;OwAAADkAAAAQAAAAAAAAAAEAIAAAAAsBAABkcnMvc2hhcGV4bWwueG1sUEsFBgAAAAAGAAYAWwEA&#10;ALUDAAAAAA==&#10;" path="m1794,0l1794,1765,0,0,1794,0xe">
                    <v:path o:connectlocs="1794,0;1794,1765;0,0;179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3896207;top:6090377;height:1765;width:1794;" filled="f" stroked="f" coordsize="1794,1765" o:gfxdata="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pZjrr4A&#10;AADbAAAADwAAAAAAAAABACAAAAAiAAAAZHJzL2Rvd25yZXYueG1sUEsBAhQAFAAAAAgAh07iQDMv&#10;BZ47AAAAOQAAABAAAAAAAAAAAQAgAAAADQEAAGRycy9zaGFwZXhtbC54bWxQSwUGAAAAAAYABgBb&#10;AQAAtwMAAAAA&#10;" path="m1794,0l1794,1765,0,0,1794,0e">
                    <v:path o:connectlocs="1794,0;1794,1765;0,0;1794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3896486;top:6090377;height:1491;width:1515;" fillcolor="#195667 [3205]" filled="t" stroked="f" coordsize="1515,1491" o:gfxdata="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764Rb4A&#10;AADbAAAADwAAAAAAAAABACAAAAAiAAAAZHJzL2Rvd25yZXYueG1sUEsBAhQAFAAAAAgAh07iQDMv&#10;BZ47AAAAOQAAABAAAAAAAAAAAQAgAAAADQEAAGRycy9zaGFwZXhtbC54bWxQSwUGAAAAAAYABgBb&#10;AQAAtwMAAAAA&#10;" path="m1515,941l1515,1491,0,0,558,0,1515,941xe">
                    <v:path o:connectlocs="1515,941;1515,1491;0,0;558,0;1515,94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" o:spid="_x0000_s1026" o:spt="100" style="position:absolute;left:3896486;top:6090377;height:1491;width:1515;" filled="f" stroked="f" coordsize="1515,1491" o:gfxdata="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oVoSb4A&#10;AADbAAAADwAAAAAAAAABACAAAAAiAAAAZHJzL2Rvd25yZXYueG1sUEsBAhQAFAAAAAgAh07iQDMv&#10;BZ47AAAAOQAAABAAAAAAAAAAAQAgAAAADQEAAGRycy9zaGFwZXhtbC54bWxQSwUGAAAAAAYABgBb&#10;AQAAtwMAAAAA&#10;" path="m1515,941l1515,1491,0,0,558,0,1515,941e">
                    <v:path o:connectlocs="1515,941;1515,1491;0,0;558,0;1515,941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9" o:spid="_x0000_s1026" o:spt="100" style="position:absolute;left:3895545;top:6090377;height:953;width:2456;" fillcolor="#45ABE0 [3204]" filled="t" stroked="f" coordsize="1831,713" o:gfxdata="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vVPh7sAAADb&#10;AAAADwAAAAAAAAABACAAAAAiAAAAZHJzL2Rvd25yZXYueG1sUEsBAhQAFAAAAAgAh07iQDMvBZ47&#10;AAAAOQAAABAAAAAAAAAAAQAgAAAACgEAAGRycy9zaGFwZXhtbC54bWxQSwUGAAAAAAYABgBbAQAA&#10;tAMAAAAA&#10;" path="m0,206c1144,206,1144,206,1144,206c1255,206,1361,249,1440,327c1831,713,1831,713,1831,713c1831,0,1831,0,1831,0c0,0,0,0,0,0c0,206,0,206,0,206e">
                    <v:path o:connectlocs="0,275;1534,275;1931,437;2456,953;2456,0;0,0;0,27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" o:spid="_x0000_s1026" o:spt="100" style="position:absolute;left:3895755;top:6090377;height:917;width:1385;" fillcolor="#195667 [3205]" filled="t" stroked="f" coordsize="1385,917" o:gfxdata="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WLdnvQAA&#10;ANsAAAAPAAAAAAAAAAEAIAAAACIAAABkcnMvZG93bnJldi54bWxQSwECFAAUAAAACACHTuJAMy8F&#10;njsAAAA5AAAAEAAAAAAAAAABACAAAAAMAQAAZHJzL3NoYXBleG1sLnhtbFBLBQYAAAAABgAGAFsB&#10;AAC2AwAAAAA=&#10;" path="m1385,917l933,917,0,0,452,0,1385,917xe">
                    <v:path o:connectlocs="1385,917;933,917;0,0;452,0;1385,91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" o:spid="_x0000_s1026" o:spt="100" style="position:absolute;left:3895755;top:6090377;height:917;width:1110;" fillcolor="#45ABE0 [3204]" filled="t" stroked="f" coordsize="1110,917" o:gfxdata="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SZE+EugAAANsA&#10;AAAPAAAAAAAAAAEAIAAAACIAAABkcnMvZG93bnJldi54bWxQSwECFAAUAAAACACHTuJAMy8FnjsA&#10;AAA5AAAAEAAAAAAAAAABACAAAAAJAQAAZHJzL3NoYXBleG1sLnhtbFBLBQYAAAAABgAGAFsBAACz&#10;AwAAAAA=&#10;" path="m0,0l933,917,1110,917,177,0,0,0xe">
                    <v:path o:connectlocs="0,0;933,917;1110,917;177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" o:spid="_x0000_s1026" o:spt="100" style="position:absolute;left:3895622;top:6090377;height:276;width:414;" fillcolor="#195667 [3205]" filled="t" stroked="f" coordsize="414,276" o:gfxdata="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ZpthG/&#10;AAAA2wAAAA8AAAAAAAAAAQAgAAAAIgAAAGRycy9kb3ducmV2LnhtbFBLAQIUABQAAAAIAIdO4kAz&#10;LwWeOwAAADkAAAAQAAAAAAAAAAEAIAAAAA4BAABkcnMvc2hhcGV4bWwueG1sUEsFBgAAAAAGAAYA&#10;WwEAALgDAAAAAA==&#10;" path="m414,276l280,276,0,0,133,0,414,276xe">
                    <v:path o:connectlocs="414,276;280,276;0,0;133,0;414,27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" o:spid="_x0000_s1026" o:spt="100" style="position:absolute;left:3895755;top:6090377;height:917;width:933;" fillcolor="#45ABE0" filled="t" stroked="f" coordsize="933,917" o:gfxdata="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Ul/S+5AAAA2wAA&#10;AA8AAAAAAAAAAQAgAAAAIgAAAGRycy9kb3ducmV2LnhtbFBLAQIUABQAAAAIAIdO4kAzLwWeOwAA&#10;ADkAAAAQAAAAAAAAAAEAIAAAAAgBAABkcnMvc2hhcGV4bWwueG1sUEsFBgAAAAAGAAYAWwEAALID&#10;AAAAAA==&#10;" path="m0,0l933,917,0,0xe">
                    <v:path o:connectlocs="0,0;933,917;0,0" o:connectangles="0,0,0"/>
                    <v:fill on="t" focussize="0,0"/>
                    <v:stroke on="f"/>
                    <v:imagedata o:title=""/>
                    <o:lock v:ext="edit" aspectratio="f"/>
                  </v:shape>
                  <v:line id="Line 14" o:spid="_x0000_s1026" o:spt="20" style="position:absolute;left:3895755;top:6090377;height:917;width:933;" filled="f" stroked="f" coordsize="21600,21600" o:gfxdata="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jr1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</v:line>
                  <v:shape id="Freeform 15" o:spid="_x0000_s1026" o:spt="100" style="position:absolute;left:3897290;top:6090377;height:699;width:711;" fillcolor="#195667 [3205]" filled="t" stroked="f" coordsize="711,699" o:gfxdata="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qYkS8AAAA&#10;2wAAAA8AAAAAAAAAAQAgAAAAIgAAAGRycy9kb3ducmV2LnhtbFBLAQIUABQAAAAIAIdO4kAzLwWe&#10;OwAAADkAAAAQAAAAAAAAAAEAIAAAAAsBAABkcnMvc2hhcGV4bWwueG1sUEsFBgAAAAAGAAYAWwEA&#10;ALUDAAAAAA==&#10;" path="m711,0l711,699,0,0,711,0xe">
                    <v:path o:connectlocs="711,0;711,699;0,0;7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" o:spid="_x0000_s1026" o:spt="100" style="position:absolute;left:3897290;top:6090377;height:699;width:711;" filled="f" stroked="f" coordsize="711,699" o:gfxdata="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+eiqL4A&#10;AADbAAAADwAAAAAAAAABACAAAAAiAAAAZHJzL2Rvd25yZXYueG1sUEsBAhQAFAAAAAgAh07iQDMv&#10;BZ47AAAAOQAAABAAAAAAAAAAAQAgAAAADQEAAGRycy9zaGFwZXhtbC54bWxQSwUGAAAAAAYABgBb&#10;AQAAtwMAAAAA&#10;" path="m711,0l711,699,0,0,711,0e">
                    <v:path o:connectlocs="711,0;711,699;0,0;711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17" o:spid="_x0000_s1026" o:spt="100" style="position:absolute;left:3897617;top:6090377;height:378;width:384;" fillcolor="#0D303D [3206]" filled="t" stroked="f" coordsize="384,378" o:gfxdata="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TXqPugAAANsA&#10;AAAPAAAAAAAAAAEAIAAAACIAAABkcnMvZG93bnJldi54bWxQSwECFAAUAAAACACHTuJAMy8FnjsA&#10;AAA5AAAAEAAAAAAAAAABACAAAAAJAQAAZHJzL3NoYXBleG1sLnhtbFBLBQYAAAAABgAGAFsBAACz&#10;AwAAAAA=&#10;" path="m384,0l384,378,0,0,384,0xe">
                    <v:path o:connectlocs="384,0;384,378;0,0;384,0" o:connectangles="0,0,0,0"/>
                    <v:fill on="t" focussize="0,0"/>
                    <v:stroke on="f"/>
                    <v:imagedata o:title=""/>
                    <o:lock v:ext="edit" aspectratio="f"/>
                  </v:shape>
                </v:group>
                <v:group id="_x0000_s1026" o:spid="_x0000_s1026" o:spt="203" style="position:absolute;left:0;top:6090377;height:2824010;width:3858306;" coordorigin="0,6090377" coordsize="2456,1765" o:gfxdata="UEsDBAoAAAAAAIdO4kAAAAAAAAAAAAAAAAAEAAAAZHJzL1BLAwQUAAAACACHTuJAun9B8L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bMp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n9B8L0AAADbAAAADwAAAAAAAAABACAAAAAiAAAAZHJzL2Rvd25yZXYueG1s&#10;UEsBAhQAFAAAAAgAh07iQDMvBZ47AAAAOQAAABUAAAAAAAAAAQAgAAAADAEAAGRycy9ncm91cHNo&#10;YXBleG1sLnhtbFBLBQYAAAAABgAGAGABAADJAwAAAAA=&#10;">
                  <o:lock v:ext="edit" aspectratio="t"/>
                  <v:rect id="AutoShape 3" o:spid="_x0000_s1026" o:spt="1" style="position:absolute;left:1;top:6090377;height:1765;width:2455;" filled="f" stroked="f" coordsize="21600,21600" o:gfxdata="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Jzqg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text="t" aspectratio="t"/>
                  </v:rect>
                  <v:shape id="Freeform 5" o:spid="_x0000_s1026" o:spt="100" style="position:absolute;left:662;top:6090377;height:1765;width:1794;" fillcolor="#0D303D [3206]" filled="t" stroked="f" coordsize="1794,1765" o:gfxdata="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YBVvQAA&#10;ANsAAAAPAAAAAAAAAAEAIAAAACIAAABkcnMvZG93bnJldi54bWxQSwECFAAUAAAACACHTuJAMy8F&#10;njsAAAA5AAAAEAAAAAAAAAABACAAAAAMAQAAZHJzL3NoYXBleG1sLnhtbFBLBQYAAAAABgAGAFsB&#10;AAC2AwAAAAA=&#10;" path="m1794,0l1794,1765,0,0,1794,0xe">
                    <v:path o:connectlocs="1794,0;1794,1765;0,0;1794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6" o:spid="_x0000_s1026" o:spt="100" style="position:absolute;left:662;top:6090377;height:1765;width:1794;" filled="f" stroked="f" coordsize="1794,1765" o:gfxdata="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PhclugAAANsA&#10;AAAPAAAAAAAAAAEAIAAAACIAAABkcnMvZG93bnJldi54bWxQSwECFAAUAAAACACHTuJAMy8FnjsA&#10;AAA5AAAAEAAAAAAAAAABACAAAAAJAQAAZHJzL3NoYXBleG1sLnhtbFBLBQYAAAAABgAGAFsBAACz&#10;AwAAAAA=&#10;" path="m1794,0l1794,1765,0,0,1794,0e">
                    <v:path o:connectlocs="1794,0;1794,1765;0,0;1794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7" o:spid="_x0000_s1026" o:spt="100" style="position:absolute;left:941;top:6090377;height:1491;width:1515;" fillcolor="#195667 [3205]" filled="t" stroked="f" coordsize="1515,1491" o:gfxdata="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/EhvQAA&#10;ANsAAAAPAAAAAAAAAAEAIAAAACIAAABkcnMvZG93bnJldi54bWxQSwECFAAUAAAACACHTuJAMy8F&#10;njsAAAA5AAAAEAAAAAAAAAABACAAAAAMAQAAZHJzL3NoYXBleG1sLnhtbFBLBQYAAAAABgAGAFsB&#10;AAC2AwAAAAA=&#10;" path="m1515,941l1515,1491,0,0,558,0,1515,941xe">
                    <v:path o:connectlocs="1515,941;1515,1491;0,0;558,0;1515,941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8" o:spid="_x0000_s1026" o:spt="100" style="position:absolute;left:941;top:6090377;height:1491;width:1515;" filled="f" stroked="f" coordsize="1515,1491" o:gfxdata="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J7v2ugAAANsA&#10;AAAPAAAAAAAAAAEAIAAAACIAAABkcnMvZG93bnJldi54bWxQSwECFAAUAAAACACHTuJAMy8FnjsA&#10;AAA5AAAAEAAAAAAAAAABACAAAAAJAQAAZHJzL3NoYXBleG1sLnhtbFBLBQYAAAAABgAGAFsBAACz&#10;AwAAAAA=&#10;" path="m1515,941l1515,1491,0,0,558,0,1515,941e">
                    <v:path o:connectlocs="1515,941;1515,1491;0,0;558,0;1515,941" o:connectangles="0,0,0,0,0"/>
                    <v:fill on="f" focussize="0,0"/>
                    <v:stroke on="f"/>
                    <v:imagedata o:title=""/>
                    <o:lock v:ext="edit" aspectratio="f"/>
                  </v:shape>
                  <v:shape id="Freeform 9" o:spid="_x0000_s1026" o:spt="100" style="position:absolute;left:0;top:6090377;height:953;width:2456;" fillcolor="#45ABE0 [3204]" filled="t" stroked="f" coordsize="1831,713" o:gfxdata="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TJp9S5AAAA2wAA&#10;AA8AAAAAAAAAAQAgAAAAIgAAAGRycy9kb3ducmV2LnhtbFBLAQIUABQAAAAIAIdO4kAzLwWeOwAA&#10;ADkAAAAQAAAAAAAAAAEAIAAAAAgBAABkcnMvc2hhcGV4bWwueG1sUEsFBgAAAAAGAAYAWwEAALID&#10;AAAAAA==&#10;" path="m0,206c1144,206,1144,206,1144,206c1255,206,1361,249,1440,327c1831,713,1831,713,1831,713c1831,0,1831,0,1831,0c0,0,0,0,0,0c0,206,0,206,0,206e">
                    <v:path o:connectlocs="0,275;1534,275;1931,437;2456,953;2456,0;0,0;0,275" o:connectangles="0,0,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0" o:spid="_x0000_s1026" o:spt="100" style="position:absolute;left:210;top:6090377;height:917;width:1385;" fillcolor="#195667 [3205]" filled="t" stroked="f" coordsize="1385,917" o:gfxdata="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+mTYvQAA&#10;ANsAAAAPAAAAAAAAAAEAIAAAACIAAABkcnMvZG93bnJldi54bWxQSwECFAAUAAAACACHTuJAMy8F&#10;njsAAAA5AAAAEAAAAAAAAAABACAAAAAMAQAAZHJzL3NoYXBleG1sLnhtbFBLBQYAAAAABgAGAFsB&#10;AAC2AwAAAAA=&#10;" path="m1385,917l933,917,0,0,452,0,1385,917xe">
                    <v:path o:connectlocs="1385,917;933,917;0,0;452,0;1385,917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1" o:spid="_x0000_s1026" o:spt="100" style="position:absolute;left:210;top:6090377;height:917;width:1110;" fillcolor="#45ABE0 [3204]" filled="t" stroked="f" coordsize="1110,917" o:gfxdata="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Fa3SvQAA&#10;ANsAAAAPAAAAAAAAAAEAIAAAACIAAABkcnMvZG93bnJldi54bWxQSwECFAAUAAAACACHTuJAMy8F&#10;njsAAAA5AAAAEAAAAAAAAAABACAAAAAMAQAAZHJzL3NoYXBleG1sLnhtbFBLBQYAAAAABgAGAFsB&#10;AAC2AwAAAAA=&#10;" path="m0,0l933,917,1110,917,177,0,0,0xe">
                    <v:path o:connectlocs="0,0;933,917;1110,917;177,0;0,0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2" o:spid="_x0000_s1026" o:spt="100" style="position:absolute;left:77;top:6090377;height:276;width:414;" fillcolor="#195667 [3205]" filled="t" stroked="f" coordsize="414,276" o:gfxdata="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b1pqL4A&#10;AADbAAAADwAAAAAAAAABACAAAAAiAAAAZHJzL2Rvd25yZXYueG1sUEsBAhQAFAAAAAgAh07iQDMv&#10;BZ47AAAAOQAAABAAAAAAAAAAAQAgAAAADQEAAGRycy9zaGFwZXhtbC54bWxQSwUGAAAAAAYABgBb&#10;AQAAtwMAAAAA&#10;" path="m414,276l280,276,0,0,133,0,414,276xe">
                    <v:path o:connectlocs="414,276;280,276;0,0;133,0;414,276" o:connectangles="0,0,0,0,0"/>
                    <v:fill on="t" focussize="0,0"/>
                    <v:stroke on="f"/>
                    <v:imagedata o:title=""/>
                    <o:lock v:ext="edit" aspectratio="f"/>
                  </v:shape>
                  <v:shape id="Freeform 13" o:spid="_x0000_s1026" o:spt="100" style="position:absolute;left:210;top:6090377;height:917;width:933;" fillcolor="#45ABE0" filled="t" stroked="f" coordsize="933,917" o:gfxdata="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XrhNvQAA&#10;ANsAAAAPAAAAAAAAAAEAIAAAACIAAABkcnMvZG93bnJldi54bWxQSwECFAAUAAAACACHTuJAMy8F&#10;njsAAAA5AAAAEAAAAAAAAAABACAAAAAMAQAAZHJzL3NoYXBleG1sLnhtbFBLBQYAAAAABgAGAFsB&#10;AAC2AwAAAAA=&#10;" path="m0,0l933,917,0,0xe">
                    <v:path o:connectlocs="0,0;933,917;0,0" o:connectangles="0,0,0"/>
                    <v:fill on="t" focussize="0,0"/>
                    <v:stroke on="f"/>
                    <v:imagedata o:title=""/>
                    <o:lock v:ext="edit" aspectratio="f"/>
                  </v:shape>
                  <v:line id="Line 14" o:spid="_x0000_s1026" o:spt="20" style="position:absolute;left:210;top:6090377;height:917;width:933;" filled="f" stroked="f" coordsize="21600,21600" o:gfxdata="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JdlVi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</v:line>
                  <v:shape id="Freeform 15" o:spid="_x0000_s1026" o:spt="100" style="position:absolute;left:1745;top:6090377;height:699;width:711;" fillcolor="#195667 [3205]" filled="t" stroked="f" coordsize="711,699" o:gfxdata="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EScmvQAA&#10;ANsAAAAPAAAAAAAAAAEAIAAAACIAAABkcnMvZG93bnJldi54bWxQSwECFAAUAAAACACHTuJAMy8F&#10;njsAAAA5AAAAEAAAAAAAAAABACAAAAAMAQAAZHJzL3NoYXBleG1sLnhtbFBLBQYAAAAABgAGAFsB&#10;AAC2AwAAAAA=&#10;" path="m711,0l711,699,0,0,711,0xe">
                    <v:path o:connectlocs="711,0;711,699;0,0;711,0" o:connectangles="0,0,0,0"/>
                    <v:fill on="t" focussize="0,0"/>
                    <v:stroke on="f"/>
                    <v:imagedata o:title=""/>
                    <o:lock v:ext="edit" aspectratio="f"/>
                  </v:shape>
                  <v:shape id="Freeform 16" o:spid="_x0000_s1026" o:spt="100" style="position:absolute;left:1745;top:6090377;height:699;width:711;" filled="f" stroked="f" coordsize="711,699" o:gfxdata="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gNzuL4A&#10;AADbAAAADwAAAAAAAAABACAAAAAiAAAAZHJzL2Rvd25yZXYueG1sUEsBAhQAFAAAAAgAh07iQDMv&#10;BZ47AAAAOQAAABAAAAAAAAAAAQAgAAAADQEAAGRycy9zaGFwZXhtbC54bWxQSwUGAAAAAAYABgBb&#10;AQAAtwMAAAAA&#10;" path="m711,0l711,699,0,0,711,0e">
                    <v:path o:connectlocs="711,0;711,699;0,0;711,0" o:connectangles="0,0,0,0"/>
                    <v:fill on="f" focussize="0,0"/>
                    <v:stroke on="f"/>
                    <v:imagedata o:title=""/>
                    <o:lock v:ext="edit" aspectratio="f"/>
                  </v:shape>
                  <v:shape id="Freeform 17" o:spid="_x0000_s1026" o:spt="100" style="position:absolute;left:2072;top:6090377;height:378;width:384;" fillcolor="#0D303D [3206]" filled="t" stroked="f" coordsize="384,378" o:gfxdata="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Yq/qUbUAAADbAAAADwAA&#10;AAAAAAABACAAAAAiAAAAZHJzL2Rvd25yZXYueG1sUEsBAhQAFAAAAAgAh07iQDMvBZ47AAAAOQAA&#10;ABAAAAAAAAAAAQAgAAAABAEAAGRycy9zaGFwZXhtbC54bWxQSwUGAAAAAAYABgBbAQAArgMAAAAA&#10;" path="m384,0l384,378,0,0,384,0xe">
                    <v:path o:connectlocs="384,0;384,378;0,0;384,0" o:connectangles="0,0,0,0"/>
                    <v:fill on="t" focussize="0,0"/>
                    <v:stroke on="f"/>
                    <v:imagedata o:title=""/>
                    <o:lock v:ext="edit" aspectratio="f"/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59"/>
    <w:rsid w:val="00016759"/>
    <w:rsid w:val="000B727D"/>
    <w:rsid w:val="00174ADD"/>
    <w:rsid w:val="00206369"/>
    <w:rsid w:val="002470FA"/>
    <w:rsid w:val="00340105"/>
    <w:rsid w:val="003F346B"/>
    <w:rsid w:val="004D21B3"/>
    <w:rsid w:val="007972F0"/>
    <w:rsid w:val="0081091A"/>
    <w:rsid w:val="00927AD8"/>
    <w:rsid w:val="009413BC"/>
    <w:rsid w:val="00992B36"/>
    <w:rsid w:val="00996446"/>
    <w:rsid w:val="00A644E9"/>
    <w:rsid w:val="00B561B3"/>
    <w:rsid w:val="00B61D2E"/>
    <w:rsid w:val="00C80D44"/>
    <w:rsid w:val="00D923A8"/>
    <w:rsid w:val="00DE5A1E"/>
    <w:rsid w:val="00F40EAA"/>
    <w:rsid w:val="16B30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nhideWhenUsed="0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Theme="minorHAnsi" w:hAnsiTheme="minorHAnsi" w:eastAsiaTheme="minorHAnsi" w:cstheme="minorBidi"/>
      <w:color w:val="auto"/>
      <w:kern w:val="2"/>
      <w:sz w:val="22"/>
      <w:szCs w:val="22"/>
      <w:lang w:val="en-US" w:eastAsia="ja-JP" w:bidi="ar-SA"/>
      <w14:ligatures w14:val="standard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after="0"/>
    </w:pPr>
    <w:rPr>
      <w:rFonts w:ascii="Segoe UI" w:hAnsi="Segoe UI" w:cs="Segoe UI"/>
      <w:sz w:val="18"/>
    </w:rPr>
  </w:style>
  <w:style w:type="paragraph" w:styleId="3">
    <w:name w:val="footer"/>
    <w:basedOn w:val="1"/>
    <w:link w:val="13"/>
    <w:semiHidden/>
    <w:uiPriority w:val="99"/>
    <w:pPr>
      <w:tabs>
        <w:tab w:val="center" w:pos="4513"/>
        <w:tab w:val="right" w:pos="9026"/>
      </w:tabs>
      <w:spacing w:after="0"/>
    </w:pPr>
  </w:style>
  <w:style w:type="paragraph" w:styleId="4">
    <w:name w:val="header"/>
    <w:basedOn w:val="1"/>
    <w:link w:val="12"/>
    <w:semiHidden/>
    <w:uiPriority w:val="99"/>
    <w:pPr>
      <w:tabs>
        <w:tab w:val="center" w:pos="4513"/>
        <w:tab w:val="right" w:pos="9026"/>
      </w:tabs>
      <w:spacing w:after="0"/>
    </w:pPr>
  </w:style>
  <w:style w:type="table" w:styleId="7">
    <w:name w:val="Table Grid"/>
    <w:basedOn w:val="6"/>
    <w:uiPriority w:val="39"/>
    <w:pPr>
      <w:spacing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laceholder Text"/>
    <w:basedOn w:val="5"/>
    <w:semiHidden/>
    <w:uiPriority w:val="99"/>
    <w:rPr>
      <w:color w:val="808080"/>
    </w:rPr>
  </w:style>
  <w:style w:type="paragraph" w:customStyle="1" w:styleId="9">
    <w:name w:val="Return Address"/>
    <w:basedOn w:val="1"/>
    <w:qFormat/>
    <w:uiPriority w:val="1"/>
    <w:pPr>
      <w:spacing w:before="1200"/>
      <w:contextualSpacing/>
    </w:pPr>
    <w:rPr>
      <w:sz w:val="19"/>
    </w:rPr>
  </w:style>
  <w:style w:type="paragraph" w:customStyle="1" w:styleId="10">
    <w:name w:val="Name"/>
    <w:basedOn w:val="1"/>
    <w:qFormat/>
    <w:uiPriority w:val="1"/>
    <w:pPr>
      <w:spacing w:before="360" w:line="216" w:lineRule="auto"/>
    </w:pPr>
    <w:rPr>
      <w:rFonts w:asciiTheme="majorHAnsi" w:hAnsiTheme="majorHAnsi" w:eastAsiaTheme="majorEastAsia" w:cstheme="majorBidi"/>
      <w:color w:val="45ABE0" w:themeColor="accent1"/>
      <w:sz w:val="36"/>
      <w14:textFill>
        <w14:solidFill>
          <w14:schemeClr w14:val="accent1"/>
        </w14:solidFill>
      </w14:textFill>
    </w:rPr>
  </w:style>
  <w:style w:type="character" w:customStyle="1" w:styleId="11">
    <w:name w:val="Balloon Text Char"/>
    <w:basedOn w:val="5"/>
    <w:link w:val="2"/>
    <w:semiHidden/>
    <w:uiPriority w:val="99"/>
    <w:rPr>
      <w:rFonts w:ascii="Segoe UI" w:hAnsi="Segoe UI" w:cs="Segoe UI"/>
      <w:sz w:val="18"/>
    </w:rPr>
  </w:style>
  <w:style w:type="character" w:customStyle="1" w:styleId="12">
    <w:name w:val="Header Char"/>
    <w:basedOn w:val="5"/>
    <w:link w:val="4"/>
    <w:semiHidden/>
    <w:uiPriority w:val="99"/>
  </w:style>
  <w:style w:type="character" w:customStyle="1" w:styleId="13">
    <w:name w:val="Footer Char"/>
    <w:basedOn w:val="5"/>
    <w:link w:val="3"/>
    <w:semiHidden/>
    <w:uiPriority w:val="99"/>
  </w:style>
  <w:style w:type="paragraph" w:customStyle="1" w:styleId="14">
    <w:name w:val="Recipient"/>
    <w:basedOn w:val="1"/>
    <w:qFormat/>
    <w:uiPriority w:val="1"/>
    <w:pPr>
      <w:contextualSpacing/>
    </w:pPr>
    <w:rPr>
      <w:color w:val="000000" w:themeColor="text2" w:themeShade="BF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glossaryDocument" Target="glossary/document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Angles%20and%20curves%20labels%20(6%20per%20pag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63A6E27338254611ADB104E80BE4B30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04DFA03-509F-4394-8B6B-CD0969A8BB80}"/>
      </w:docPartPr>
      <w:docPartBody>
        <w:p>
          <w:pPr>
            <w:pStyle w:val="4"/>
          </w:pPr>
          <w:r>
            <w:t>[Company Name]</w:t>
          </w:r>
        </w:p>
      </w:docPartBody>
    </w:docPart>
    <w:docPart>
      <w:docPartPr>
        <w:name w:val="1CDC4381388140188617EEA6500C9A3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95CAF62-6B52-4CF5-B254-874CA07A50B1}"/>
      </w:docPartPr>
      <w:docPartBody>
        <w:p>
          <w:pPr>
            <w:pStyle w:val="5"/>
          </w:pPr>
          <w:r>
            <w:t>[Company Address]</w:t>
          </w:r>
          <w:r>
            <w:br w:type="textWrapping"/>
          </w:r>
          <w:r>
            <w:t>[City, ST  ZIP Code]</w:t>
          </w:r>
        </w:p>
      </w:docPartBody>
    </w:docPart>
    <w:docPart>
      <w:docPartPr>
        <w:name w:val="C6F5904607DA4211B29225FF68D066B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85C489C-FF4E-49B1-BE69-E68F3B5487E8}"/>
      </w:docPartPr>
      <w:docPartBody>
        <w:p>
          <w:pPr>
            <w:pStyle w:val="6"/>
          </w:pPr>
          <w:r>
            <w:t>[Company Name]</w:t>
          </w:r>
        </w:p>
      </w:docPartBody>
    </w:docPart>
    <w:docPart>
      <w:docPartPr>
        <w:name w:val="9B32954AC430417ABECD2672B67DC6B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247DD7A-AAF6-43E5-A606-59F64CC2CFA5}"/>
      </w:docPartPr>
      <w:docPartBody>
        <w:p>
          <w:pPr>
            <w:pStyle w:val="7"/>
          </w:pPr>
          <w:r>
            <w:t>[Company Address]</w:t>
          </w:r>
          <w:r>
            <w:br w:type="textWrapping"/>
          </w:r>
          <w:r>
            <w:t>[City, ST  ZIP Code]</w:t>
          </w:r>
        </w:p>
      </w:docPartBody>
    </w:docPart>
    <w:docPart>
      <w:docPartPr>
        <w:name w:val="A95F94D8649947EEA13F4EEE88C0C9B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5E3712-65BE-409A-815C-CDFE0A58EAC0}"/>
      </w:docPartPr>
      <w:docPartBody>
        <w:p>
          <w:pPr>
            <w:pStyle w:val="8"/>
          </w:pPr>
          <w:r>
            <w:t>[Recipient Name]</w:t>
          </w:r>
        </w:p>
      </w:docPartBody>
    </w:docPart>
    <w:docPart>
      <w:docPartPr>
        <w:name w:val="51EB725D48204447A99FC04DA53AEB6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9A8680-6FBA-4B63-A0D4-20CDC3DCC25B}"/>
      </w:docPartPr>
      <w:docPartBody>
        <w:p>
          <w:pPr>
            <w:pStyle w:val="9"/>
          </w:pPr>
          <w:r>
            <w:t>[Recipient Company]</w:t>
          </w:r>
          <w:r>
            <w:br w:type="textWrapping"/>
          </w:r>
          <w:r>
            <w:t>[Address]</w:t>
          </w:r>
          <w:r>
            <w:br w:type="textWrapping"/>
          </w:r>
          <w:r>
            <w:t>[City, ST  Postal Code]</w:t>
          </w:r>
          <w:r>
            <w:br w:type="textWrapping"/>
          </w:r>
          <w:r>
            <w:t>[Country]</w:t>
          </w:r>
        </w:p>
      </w:docPartBody>
    </w:docPart>
    <w:docPart>
      <w:docPartPr>
        <w:name w:val="C2700C021C7548048A1A9ABD77951CD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8C033B2-392B-4431-90EA-54D963FF5B85}"/>
      </w:docPartPr>
      <w:docPartBody>
        <w:p>
          <w:pPr>
            <w:pStyle w:val="10"/>
          </w:pPr>
          <w:r>
            <w:t>[Company Name]</w:t>
          </w:r>
        </w:p>
      </w:docPartBody>
    </w:docPart>
    <w:docPart>
      <w:docPartPr>
        <w:name w:val="493461B5ADAA4354A78266053676C18A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C9E992F-9897-45B9-9146-B02A2A3F276D}"/>
      </w:docPartPr>
      <w:docPartBody>
        <w:p>
          <w:pPr>
            <w:pStyle w:val="11"/>
          </w:pPr>
          <w:r>
            <w:t>[Company Address]</w:t>
          </w:r>
          <w:r>
            <w:br w:type="textWrapping"/>
          </w:r>
          <w:r>
            <w:t>[City, ST  ZIP Code]</w:t>
          </w:r>
        </w:p>
      </w:docPartBody>
    </w:docPart>
    <w:docPart>
      <w:docPartPr>
        <w:name w:val="B0DA894B4DE4499AA99FCE41463FABA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9742AC-ED50-4E45-AFC0-868217B63F57}"/>
      </w:docPartPr>
      <w:docPartBody>
        <w:p>
          <w:pPr>
            <w:pStyle w:val="12"/>
          </w:pPr>
          <w:r>
            <w:t>[Company Name]</w:t>
          </w:r>
        </w:p>
      </w:docPartBody>
    </w:docPart>
    <w:docPart>
      <w:docPartPr>
        <w:name w:val="9C693C78E50A4EDE8B9937BD1773FC5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59442EC-971E-47E0-AB37-141C99FC2D48}"/>
      </w:docPartPr>
      <w:docPartBody>
        <w:p>
          <w:pPr>
            <w:pStyle w:val="13"/>
          </w:pPr>
          <w:r>
            <w:t>[Company Address]</w:t>
          </w:r>
          <w:r>
            <w:br w:type="textWrapping"/>
          </w:r>
          <w:r>
            <w:t>[City, ST  ZIP Code]</w:t>
          </w:r>
        </w:p>
      </w:docPartBody>
    </w:docPart>
    <w:docPart>
      <w:docPartPr>
        <w:name w:val="C0F85105506A4CB2BF400BF61BB8D812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D6B2EA-A527-4048-8CF2-DC8E80515C2D}"/>
      </w:docPartPr>
      <w:docPartBody>
        <w:p>
          <w:pPr>
            <w:pStyle w:val="14"/>
          </w:pPr>
          <w:r>
            <w:t>[Company Name]</w:t>
          </w:r>
        </w:p>
      </w:docPartBody>
    </w:docPart>
    <w:docPart>
      <w:docPartPr>
        <w:name w:val="841A2A5F6ED1447F9A41164E38A7740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68CD85-9E81-4A2C-9E78-270880606528}"/>
      </w:docPartPr>
      <w:docPartBody>
        <w:p>
          <w:pPr>
            <w:pStyle w:val="15"/>
          </w:pPr>
          <w:r>
            <w:t>[Company Address]</w:t>
          </w:r>
          <w:r>
            <w:br w:type="textWrapping"/>
          </w:r>
          <w:r>
            <w:t>[City, ST  ZIP Code]</w:t>
          </w:r>
        </w:p>
      </w:docPartBody>
    </w:docPart>
    <w:docPart>
      <w:docPartPr>
        <w:name w:val="6A354F8B2EA64ECDBF7BF6F461488694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8D0130-DF04-4FCE-A238-A1F8153DFD1B}"/>
      </w:docPartPr>
      <w:docPartBody>
        <w:p>
          <w:pPr>
            <w:pStyle w:val="16"/>
          </w:pPr>
          <w:r>
            <w:t>[Company Name]</w:t>
          </w:r>
        </w:p>
      </w:docPartBody>
    </w:docPart>
    <w:docPart>
      <w:docPartPr>
        <w:name w:val="1001E1F1D3BC46F89CB4842F323973A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39516AC-645B-4BA1-8DCF-127A70869EE8}"/>
      </w:docPartPr>
      <w:docPartBody>
        <w:p>
          <w:pPr>
            <w:pStyle w:val="17"/>
          </w:pPr>
          <w:r>
            <w:t>[Company Address]</w:t>
          </w:r>
          <w:r>
            <w:br w:type="textWrapping"/>
          </w:r>
          <w:r>
            <w:t>[City, ST  ZIP Code]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348"/>
    <w:rsid w:val="00B8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63A6E27338254611ADB104E80BE4B30E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1CDC4381388140188617EEA6500C9A3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C6F5904607DA4211B29225FF68D066B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9B32954AC430417ABECD2672B67DC6B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A95F94D8649947EEA13F4EEE88C0C9B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51EB725D48204447A99FC04DA53AEB6A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C2700C021C7548048A1A9ABD77951CD5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493461B5ADAA4354A78266053676C18A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2">
    <w:name w:val="B0DA894B4DE4499AA99FCE41463FABA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3">
    <w:name w:val="9C693C78E50A4EDE8B9937BD1773FC5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4">
    <w:name w:val="C0F85105506A4CB2BF400BF61BB8D812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5">
    <w:name w:val="841A2A5F6ED1447F9A41164E38A7740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6">
    <w:name w:val="6A354F8B2EA64ECDBF7BF6F46148869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7">
    <w:name w:val="1001E1F1D3BC46F89CB4842F323973AB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Red Business Set">
  <a:themeElements>
    <a:clrScheme name="Label LS2-03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45ABE0"/>
      </a:accent1>
      <a:accent2>
        <a:srgbClr val="195667"/>
      </a:accent2>
      <a:accent3>
        <a:srgbClr val="0D303D"/>
      </a:accent3>
      <a:accent4>
        <a:srgbClr val="FFFFFF"/>
      </a:accent4>
      <a:accent5>
        <a:srgbClr val="FFFFFF"/>
      </a:accent5>
      <a:accent6>
        <a:srgbClr val="FFFFFF"/>
      </a:accent6>
      <a:hlink>
        <a:srgbClr val="45ABE0"/>
      </a:hlink>
      <a:folHlink>
        <a:srgbClr val="FF0000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A25CC0A0AC24199CDC46C25B8B0BC" ma:contentTypeVersion="10" ma:contentTypeDescription="Create a new document." ma:contentTypeScope="" ma:versionID="e3b47856d4cf355c0dacb39e1084d14f">
  <xsd:schema xmlns:xsd="http://www.w3.org/2001/XMLSchema" xmlns:xs="http://www.w3.org/2001/XMLSchema" xmlns:p="http://schemas.microsoft.com/office/2006/metadata/properties" xmlns:ns1="http://schemas.microsoft.com/sharepoint/v3" xmlns:ns2="6dc4bcd6-49db-4c07-9060-8acfc67cef9f" xmlns:ns3="fb0879af-3eba-417a-a55a-ffe6dcd6ca77" targetNamespace="http://schemas.microsoft.com/office/2006/metadata/properties" ma:root="true" ma:fieldsID="a845a615265fdb1f7b12cc65ac20ecbd" ns1:_="" ns2:_="" ns3:_="">
    <xsd:import namespace="http://schemas.microsoft.com/sharepoint/v3"/>
    <xsd:import namespace="6dc4bcd6-49db-4c07-9060-8acfc67cef9f"/>
    <xsd:import namespace="fb0879af-3eba-417a-a55a-ffe6dcd6ca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1:_ip_UnifiedCompliancePolicyProperties" minOccurs="0"/>
                <xsd:element ref="ns1:_ip_UnifiedCompliancePolicyUIActio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c4bcd6-49db-4c07-9060-8acfc67cef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879af-3eba-417a-a55a-ffe6dcd6ca7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hidden="true" ma:internalName="LastSharedByUser" ma:readOnly="true">
      <xsd:simpleType>
        <xsd:restriction base="dms:Note"/>
      </xsd:simpleType>
    </xsd:element>
    <xsd:element name="LastSharedByTime" ma:index="14" nillable="true" ma:displayName="Last Shared By Time" ma:hidden="tru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27CF2A-4228-4EB0-9D8C-2080AF5B9FD6}">
  <ds:schemaRefs/>
</ds:datastoreItem>
</file>

<file path=customXml/itemProps3.xml><?xml version="1.0" encoding="utf-8"?>
<ds:datastoreItem xmlns:ds="http://schemas.openxmlformats.org/officeDocument/2006/customXml" ds:itemID="{B92F8F88-20AD-4EDB-B0FA-8472C40D37E9}">
  <ds:schemaRefs/>
</ds:datastoreItem>
</file>

<file path=customXml/itemProps4.xml><?xml version="1.0" encoding="utf-8"?>
<ds:datastoreItem xmlns:ds="http://schemas.openxmlformats.org/officeDocument/2006/customXml" ds:itemID="{AB33FD62-B718-4776-BBC3-3973151A3F53}">
  <ds:schemaRefs/>
</ds:datastoreItem>
</file>

<file path=customXml/itemProps5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Angles and curves labels (6 per page)</Template>
  <Pages>1</Pages>
  <Words>137</Words>
  <Characters>782</Characters>
  <Lines>6</Lines>
  <Paragraphs>1</Paragraphs>
  <TotalTime>1</TotalTime>
  <ScaleCrop>false</ScaleCrop>
  <LinksUpToDate>false</LinksUpToDate>
  <CharactersWithSpaces>918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2020-07-21T05:42:00Z</dcterms:created>
  <dc:creator>Toshiba</dc:creator>
  <cp:lastModifiedBy>Maya</cp:lastModifiedBy>
  <cp:lastPrinted>2012-06-27T15:42:00Z</cp:lastPrinted>
  <dcterms:modified xsi:type="dcterms:W3CDTF">2020-10-08T10:03:15Z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0x010100DEEA25CC0A0AC24199CDC46C25B8B0BC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  <property fmtid="{D5CDD505-2E9C-101B-9397-08002B2CF9AE}" pid="8" name="KSOProductBuildVer">
    <vt:lpwstr>1033-11.2.0.9684</vt:lpwstr>
  </property>
</Properties>
</file>